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F9702" w14:textId="5207EFC3" w:rsidR="00B87892" w:rsidRPr="00422403" w:rsidRDefault="00422403" w:rsidP="00B87892">
      <w:pPr>
        <w:pStyle w:val="Heading1"/>
        <w:rPr>
          <w:rStyle w:val="Placeholder"/>
          <w:b/>
          <w:bCs/>
          <w:sz w:val="40"/>
        </w:rPr>
      </w:pPr>
      <w:r w:rsidRPr="00422403">
        <w:rPr>
          <w:rStyle w:val="Placeholder"/>
          <w:b/>
          <w:bCs/>
          <w:sz w:val="40"/>
        </w:rPr>
        <w:t>[</w:t>
      </w:r>
      <w:r w:rsidR="002345E3" w:rsidRPr="00422403">
        <w:rPr>
          <w:rStyle w:val="Placeholder"/>
          <w:b/>
          <w:bCs/>
          <w:sz w:val="40"/>
        </w:rPr>
        <w:t>Required supplementary information</w:t>
      </w:r>
      <w:r w:rsidRPr="00422403">
        <w:rPr>
          <w:rStyle w:val="Placeholder"/>
          <w:b/>
          <w:bCs/>
          <w:sz w:val="40"/>
        </w:rPr>
        <w:t>]</w:t>
      </w:r>
    </w:p>
    <w:p w14:paraId="5C9B4861" w14:textId="0DF2DA65" w:rsidR="002345E3" w:rsidRDefault="002345E3" w:rsidP="002345E3">
      <w:pPr>
        <w:pStyle w:val="Heading2"/>
      </w:pPr>
      <w:r>
        <w:t>General guidance (</w:t>
      </w:r>
      <w:r w:rsidRPr="00C14FB3">
        <w:rPr>
          <w:i/>
          <w:iCs/>
        </w:rPr>
        <w:t>GASB Statement No. 100, paragraphs 35-39</w:t>
      </w:r>
      <w:r>
        <w:t>):</w:t>
      </w:r>
    </w:p>
    <w:p w14:paraId="27B9A706" w14:textId="516DBCF0" w:rsidR="00B87892" w:rsidRDefault="002345E3" w:rsidP="002345E3">
      <w:pPr>
        <w:pStyle w:val="UserInstructionSections"/>
      </w:pPr>
      <w:r>
        <w:t>User instructions:</w:t>
      </w:r>
    </w:p>
    <w:p w14:paraId="175F5695" w14:textId="77777777" w:rsidR="002345E3" w:rsidRPr="000158BB" w:rsidRDefault="002345E3" w:rsidP="000158BB">
      <w:pPr>
        <w:pStyle w:val="UserInstructions"/>
        <w:rPr>
          <w:b/>
          <w:bCs/>
          <w:spacing w:val="-2"/>
        </w:rPr>
      </w:pPr>
      <w:r w:rsidRPr="000158BB">
        <w:rPr>
          <w:b/>
          <w:bCs/>
          <w:spacing w:val="-2"/>
        </w:rPr>
        <w:t>Change in accounting principle and change to or within the financial reporting entity</w:t>
      </w:r>
    </w:p>
    <w:p w14:paraId="3F896227" w14:textId="281A3915" w:rsidR="002345E3" w:rsidRDefault="002345E3" w:rsidP="002345E3">
      <w:pPr>
        <w:pStyle w:val="UserInstructionBullets"/>
      </w:pPr>
      <w:r>
        <w:t>For reporting periods that are presented in the basic financial statements, information for those periods that is presented in required supplementary information (RSI) (including management’s discussion and analysis [MD&amp;A]) or supplementary information (SI) should be consistent with the manner in which the information for those periods is presented in the basic financial statements. (That is, the reporting periods should be adjusted or restated in the same manner as the basic financial statements.)</w:t>
      </w:r>
    </w:p>
    <w:p w14:paraId="25703AEB" w14:textId="110C94B4" w:rsidR="002345E3" w:rsidRDefault="002345E3" w:rsidP="002345E3">
      <w:pPr>
        <w:pStyle w:val="UserInstructionBullets"/>
      </w:pPr>
      <w:r>
        <w:t xml:space="preserve">For prior reporting periods that are </w:t>
      </w:r>
      <w:r w:rsidRPr="002345E3">
        <w:rPr>
          <w:b/>
          <w:bCs/>
        </w:rPr>
        <w:t>earlier</w:t>
      </w:r>
      <w:r>
        <w:t xml:space="preserve"> than those presented in the basic financial statements, information for those prior periods that is presented in RSI (including MD&amp;A) or SI should </w:t>
      </w:r>
      <w:r w:rsidRPr="002345E3">
        <w:rPr>
          <w:b/>
          <w:bCs/>
        </w:rPr>
        <w:t>not</w:t>
      </w:r>
      <w:r>
        <w:t xml:space="preserve"> be restated for a change in accounting principles or a change to or within the financial reporting entity.</w:t>
      </w:r>
    </w:p>
    <w:p w14:paraId="20A806D5" w14:textId="4E172AF8" w:rsidR="002345E3" w:rsidRDefault="002345E3" w:rsidP="002345E3">
      <w:pPr>
        <w:pStyle w:val="UserInstructionBullets"/>
      </w:pPr>
      <w:r>
        <w:t>If prior-period information presented in RSI (including MD&amp;A) or SI is not consistent with current-period information as a result of a change in accounting principle or a change to or within the financial reporting entity, an explanation of why the information is not consistent should be provided in RSI (including MD&amp;A) or SI, as applicable. In MD&amp;A, that explanation should include a reference to the related note disclosure in the basic financial statements.</w:t>
      </w:r>
    </w:p>
    <w:p w14:paraId="4431BF3B" w14:textId="77777777" w:rsidR="002345E3" w:rsidRPr="00B84A5B" w:rsidRDefault="002345E3" w:rsidP="000158BB">
      <w:pPr>
        <w:pStyle w:val="UserInstructions"/>
        <w:spacing w:before="120"/>
        <w:rPr>
          <w:b/>
          <w:bCs/>
        </w:rPr>
      </w:pPr>
      <w:r w:rsidRPr="00B84A5B">
        <w:rPr>
          <w:b/>
          <w:bCs/>
        </w:rPr>
        <w:t>Error correction</w:t>
      </w:r>
    </w:p>
    <w:p w14:paraId="703F53E0" w14:textId="508290E3" w:rsidR="002345E3" w:rsidRDefault="002345E3" w:rsidP="002345E3">
      <w:pPr>
        <w:pStyle w:val="UserInstructionBullets"/>
      </w:pPr>
      <w:r>
        <w:t xml:space="preserve">For reporting periods that are presented in the basic financial statements, information for those periods that </w:t>
      </w:r>
      <w:proofErr w:type="gramStart"/>
      <w:r>
        <w:t>is</w:t>
      </w:r>
      <w:proofErr w:type="gramEnd"/>
      <w:r>
        <w:t xml:space="preserve"> presented in RSI (including MD&amp;A) or SI should be restated. If the error affects periods earlier than those presented in the basic financial statements, all affected information should be corrected by restating the information for those prior periods in RSI (including MD&amp;A) or SI, if practicable.</w:t>
      </w:r>
    </w:p>
    <w:p w14:paraId="3489D186" w14:textId="6C839A7D" w:rsidR="002345E3" w:rsidRDefault="002345E3" w:rsidP="002345E3">
      <w:pPr>
        <w:pStyle w:val="UserInstructionBullets"/>
      </w:pPr>
      <w: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p>
    <w:p w14:paraId="37A3326C" w14:textId="77777777" w:rsidR="00577AAC" w:rsidRDefault="00577AAC" w:rsidP="00D660C8">
      <w:pPr>
        <w:pStyle w:val="Heading2"/>
        <w:sectPr w:rsidR="00577AAC" w:rsidSect="001D500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990" w:right="1080" w:bottom="1080" w:left="1080" w:header="720" w:footer="432" w:gutter="0"/>
          <w:cols w:space="720"/>
          <w:titlePg/>
          <w:docGrid w:linePitch="360"/>
        </w:sectPr>
      </w:pPr>
    </w:p>
    <w:p w14:paraId="75A3D7D9" w14:textId="710DBD30" w:rsidR="00560BCC" w:rsidRPr="00422403" w:rsidRDefault="00422403" w:rsidP="00D660C8">
      <w:pPr>
        <w:pStyle w:val="Heading2"/>
        <w:rPr>
          <w:rStyle w:val="Placeholder"/>
          <w:b/>
          <w:bCs/>
          <w:sz w:val="28"/>
          <w:szCs w:val="32"/>
        </w:rPr>
      </w:pPr>
      <w:r w:rsidRPr="00422403">
        <w:rPr>
          <w:rStyle w:val="Placeholder"/>
          <w:b/>
          <w:bCs/>
          <w:sz w:val="28"/>
          <w:szCs w:val="32"/>
        </w:rPr>
        <w:t>[</w:t>
      </w:r>
      <w:r w:rsidR="00D660C8" w:rsidRPr="00422403">
        <w:rPr>
          <w:rStyle w:val="Placeholder"/>
          <w:b/>
          <w:bCs/>
          <w:sz w:val="28"/>
          <w:szCs w:val="32"/>
        </w:rPr>
        <w:t xml:space="preserve">Schedule of the </w:t>
      </w:r>
      <w:r w:rsidR="000F216C" w:rsidRPr="00422403">
        <w:rPr>
          <w:rStyle w:val="Placeholder"/>
          <w:b/>
          <w:bCs/>
          <w:sz w:val="28"/>
          <w:szCs w:val="32"/>
        </w:rPr>
        <w:t>District’s</w:t>
      </w:r>
      <w:r w:rsidR="00D660C8" w:rsidRPr="00422403">
        <w:rPr>
          <w:rStyle w:val="Placeholder"/>
          <w:b/>
          <w:bCs/>
          <w:sz w:val="28"/>
          <w:szCs w:val="32"/>
        </w:rPr>
        <w:t xml:space="preserve"> proportionate share of the net pension/OPEB liability</w:t>
      </w:r>
      <w:r w:rsidRPr="00422403">
        <w:rPr>
          <w:rStyle w:val="Placeholder"/>
          <w:b/>
          <w:bCs/>
          <w:sz w:val="28"/>
          <w:szCs w:val="32"/>
        </w:rPr>
        <w:t>]</w:t>
      </w:r>
      <w:r w:rsidR="00D660C8" w:rsidRPr="00422403">
        <w:rPr>
          <w:rStyle w:val="Placeholder"/>
          <w:b/>
          <w:bCs/>
          <w:sz w:val="28"/>
          <w:szCs w:val="32"/>
        </w:rPr>
        <w:t xml:space="preserve"> </w:t>
      </w:r>
    </w:p>
    <w:p w14:paraId="00A4A36C" w14:textId="01CECD3A" w:rsidR="00D5570E" w:rsidRDefault="00547667" w:rsidP="00547667">
      <w:pPr>
        <w:pStyle w:val="UserInstructionSections"/>
      </w:pPr>
      <w:r>
        <w:t>User instructions:</w:t>
      </w:r>
    </w:p>
    <w:p w14:paraId="717B628B" w14:textId="77777777" w:rsidR="00EF0E1B" w:rsidRDefault="00EF0E1B" w:rsidP="00547667">
      <w:pPr>
        <w:pStyle w:val="UserInstructions"/>
      </w:pPr>
      <w:r w:rsidRPr="00EF0E1B">
        <w:t xml:space="preserve">Payroll amounts presented in the schedules below should be for the fiscal year ended on the measurement date of the net pension/OPEB liability. For example, the payroll reported in the fiscal year 2026 column (the </w:t>
      </w:r>
      <w:proofErr w:type="gramStart"/>
      <w:r w:rsidRPr="00EF0E1B">
        <w:t>District’s</w:t>
      </w:r>
      <w:proofErr w:type="gramEnd"/>
      <w:r w:rsidRPr="00EF0E1B">
        <w:t xml:space="preserve"> fiscal year-end) should be the payroll for fiscal year 2025 (the measurement date of the net pension/OPEB liability). </w:t>
      </w:r>
    </w:p>
    <w:p w14:paraId="777E8136" w14:textId="11BF4309" w:rsidR="00D5570E" w:rsidRDefault="00D5570E" w:rsidP="00547667">
      <w:pPr>
        <w:pStyle w:val="UserInstructions"/>
      </w:pPr>
      <w:r>
        <w:t>Sources:</w:t>
      </w:r>
    </w:p>
    <w:p w14:paraId="47FBDAE1" w14:textId="77777777" w:rsidR="00DB4EFD" w:rsidRPr="00DB4EFD" w:rsidRDefault="00DB4EFD" w:rsidP="00DB4EFD">
      <w:pPr>
        <w:pStyle w:val="UserInstructionBullets"/>
      </w:pPr>
      <w:r w:rsidRPr="00DB4EFD">
        <w:t>District’s proportion of the net pension/OPEB liability: plan schedule of employer allocations.</w:t>
      </w:r>
    </w:p>
    <w:p w14:paraId="2408B6EB" w14:textId="77777777" w:rsidR="00DB4EFD" w:rsidRPr="00DB4EFD" w:rsidRDefault="00DB4EFD" w:rsidP="00DB4EFD">
      <w:pPr>
        <w:pStyle w:val="UserInstructionBullets"/>
      </w:pPr>
      <w:r w:rsidRPr="00DB4EFD">
        <w:t>Districts proportionate share of the net pension/OPEB liability: plan schedule of pension/OPEB amounts by employer.</w:t>
      </w:r>
    </w:p>
    <w:p w14:paraId="7D5E0C4A" w14:textId="77777777" w:rsidR="00DB4EFD" w:rsidRPr="00DB4EFD" w:rsidRDefault="00DB4EFD" w:rsidP="00DB4EFD">
      <w:pPr>
        <w:pStyle w:val="UserInstructionBullets"/>
      </w:pPr>
      <w:r w:rsidRPr="00DB4EFD">
        <w:t>District covered payroll: district records.</w:t>
      </w:r>
    </w:p>
    <w:p w14:paraId="424324E4" w14:textId="243B4BA3" w:rsidR="00D5570E" w:rsidRPr="006B7D1E" w:rsidRDefault="009945C9" w:rsidP="00755E65">
      <w:pPr>
        <w:pStyle w:val="Heading3"/>
        <w:rPr>
          <w:sz w:val="28"/>
        </w:rPr>
      </w:pPr>
      <w:r w:rsidRPr="006B7D1E">
        <w:rPr>
          <w:sz w:val="28"/>
        </w:rPr>
        <w:t>ASRS—Pension</w:t>
      </w:r>
    </w:p>
    <w:tbl>
      <w:tblPr>
        <w:tblStyle w:val="TableGrid"/>
        <w:tblW w:w="0" w:type="auto"/>
        <w:tblLayout w:type="fixed"/>
        <w:tblCellMar>
          <w:left w:w="58" w:type="dxa"/>
          <w:right w:w="58" w:type="dxa"/>
        </w:tblCellMar>
        <w:tblLook w:val="04A0" w:firstRow="1" w:lastRow="0" w:firstColumn="1" w:lastColumn="0" w:noHBand="0" w:noVBand="1"/>
      </w:tblPr>
      <w:tblGrid>
        <w:gridCol w:w="1980"/>
        <w:gridCol w:w="810"/>
        <w:gridCol w:w="810"/>
        <w:gridCol w:w="810"/>
        <w:gridCol w:w="810"/>
        <w:gridCol w:w="810"/>
        <w:gridCol w:w="810"/>
        <w:gridCol w:w="810"/>
        <w:gridCol w:w="810"/>
        <w:gridCol w:w="810"/>
        <w:gridCol w:w="810"/>
      </w:tblGrid>
      <w:tr w:rsidR="00152F87" w14:paraId="2160560D" w14:textId="77777777" w:rsidTr="00536614">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44707C72" w14:textId="77777777" w:rsidR="00152F87" w:rsidRDefault="00152F87" w:rsidP="00152F87">
            <w:pPr>
              <w:pStyle w:val="TableBody"/>
              <w:jc w:val="center"/>
            </w:pPr>
          </w:p>
        </w:tc>
        <w:tc>
          <w:tcPr>
            <w:tcW w:w="8100" w:type="dxa"/>
            <w:gridSpan w:val="10"/>
            <w:tcBorders>
              <w:bottom w:val="single" w:sz="4" w:space="0" w:color="auto"/>
            </w:tcBorders>
            <w:vAlign w:val="bottom"/>
          </w:tcPr>
          <w:p w14:paraId="76727E33" w14:textId="0F8E9872" w:rsidR="00152F87" w:rsidRDefault="00152F87" w:rsidP="00152F87">
            <w:pPr>
              <w:pStyle w:val="TableBody"/>
              <w:jc w:val="center"/>
            </w:pPr>
            <w:r>
              <w:t xml:space="preserve">Reporting fiscal year </w:t>
            </w:r>
            <w:r>
              <w:br/>
              <w:t>(Measurement date)</w:t>
            </w:r>
          </w:p>
        </w:tc>
      </w:tr>
      <w:tr w:rsidR="00D3438D" w14:paraId="76C7E223" w14:textId="77777777" w:rsidTr="00536614">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07D1FD61" w14:textId="77777777" w:rsidR="00D3438D" w:rsidRDefault="00D3438D" w:rsidP="00152F87">
            <w:pPr>
              <w:pStyle w:val="TableBody"/>
              <w:jc w:val="center"/>
            </w:pPr>
          </w:p>
        </w:tc>
        <w:tc>
          <w:tcPr>
            <w:tcW w:w="810" w:type="dxa"/>
            <w:tcBorders>
              <w:top w:val="single" w:sz="4" w:space="0" w:color="auto"/>
            </w:tcBorders>
            <w:vAlign w:val="bottom"/>
          </w:tcPr>
          <w:p w14:paraId="1DF21EC0" w14:textId="2B5D546D" w:rsidR="00D3438D" w:rsidRPr="006D5F29" w:rsidRDefault="00D3438D" w:rsidP="00152F87">
            <w:pPr>
              <w:pStyle w:val="TableBody"/>
              <w:jc w:val="center"/>
              <w:rPr>
                <w:rStyle w:val="UpdatedThisYear"/>
              </w:rPr>
            </w:pPr>
            <w:r w:rsidRPr="006D5F29">
              <w:rPr>
                <w:rStyle w:val="UpdatedThisYear"/>
              </w:rPr>
              <w:t>2026</w:t>
            </w:r>
            <w:r w:rsidRPr="006D5F29">
              <w:rPr>
                <w:rStyle w:val="UpdatedThisYear"/>
              </w:rPr>
              <w:br/>
              <w:t>(2025)</w:t>
            </w:r>
          </w:p>
        </w:tc>
        <w:tc>
          <w:tcPr>
            <w:tcW w:w="810" w:type="dxa"/>
            <w:tcBorders>
              <w:top w:val="single" w:sz="4" w:space="0" w:color="auto"/>
            </w:tcBorders>
            <w:vAlign w:val="bottom"/>
          </w:tcPr>
          <w:p w14:paraId="6C925B2D" w14:textId="161660BF" w:rsidR="00D3438D" w:rsidRDefault="00D3438D" w:rsidP="00152F87">
            <w:pPr>
              <w:pStyle w:val="TableBody"/>
              <w:jc w:val="center"/>
            </w:pPr>
            <w:r>
              <w:t>2025</w:t>
            </w:r>
            <w:r>
              <w:br/>
              <w:t>(2024)</w:t>
            </w:r>
          </w:p>
        </w:tc>
        <w:tc>
          <w:tcPr>
            <w:tcW w:w="810" w:type="dxa"/>
            <w:tcBorders>
              <w:top w:val="single" w:sz="4" w:space="0" w:color="auto"/>
            </w:tcBorders>
            <w:vAlign w:val="bottom"/>
          </w:tcPr>
          <w:p w14:paraId="45C0CCBA" w14:textId="7391E6CF" w:rsidR="00D3438D" w:rsidRDefault="00D3438D" w:rsidP="00152F87">
            <w:pPr>
              <w:pStyle w:val="TableBody"/>
              <w:jc w:val="center"/>
            </w:pPr>
            <w:r>
              <w:t>2024</w:t>
            </w:r>
            <w:r>
              <w:br/>
              <w:t>(2023)</w:t>
            </w:r>
          </w:p>
        </w:tc>
        <w:tc>
          <w:tcPr>
            <w:tcW w:w="810" w:type="dxa"/>
            <w:tcBorders>
              <w:top w:val="single" w:sz="4" w:space="0" w:color="auto"/>
            </w:tcBorders>
            <w:vAlign w:val="bottom"/>
          </w:tcPr>
          <w:p w14:paraId="107ACD52" w14:textId="153A689E" w:rsidR="00D3438D" w:rsidRDefault="00D3438D" w:rsidP="00152F87">
            <w:pPr>
              <w:pStyle w:val="TableBody"/>
              <w:jc w:val="center"/>
            </w:pPr>
            <w:r>
              <w:t>2023</w:t>
            </w:r>
            <w:r>
              <w:br/>
              <w:t>(2022)</w:t>
            </w:r>
          </w:p>
        </w:tc>
        <w:tc>
          <w:tcPr>
            <w:tcW w:w="810" w:type="dxa"/>
            <w:tcBorders>
              <w:top w:val="single" w:sz="4" w:space="0" w:color="auto"/>
            </w:tcBorders>
            <w:vAlign w:val="bottom"/>
          </w:tcPr>
          <w:p w14:paraId="52237CC8" w14:textId="43DA6577" w:rsidR="00D3438D" w:rsidRDefault="00D3438D" w:rsidP="00152F87">
            <w:pPr>
              <w:pStyle w:val="TableBody"/>
              <w:jc w:val="center"/>
            </w:pPr>
            <w:r>
              <w:t>2022</w:t>
            </w:r>
            <w:r>
              <w:br/>
              <w:t>(2021)</w:t>
            </w:r>
          </w:p>
        </w:tc>
        <w:tc>
          <w:tcPr>
            <w:tcW w:w="810" w:type="dxa"/>
            <w:tcBorders>
              <w:top w:val="single" w:sz="4" w:space="0" w:color="auto"/>
            </w:tcBorders>
            <w:vAlign w:val="bottom"/>
          </w:tcPr>
          <w:p w14:paraId="3676F520" w14:textId="1B5E7963" w:rsidR="00D3438D" w:rsidRDefault="00D3438D" w:rsidP="00152F87">
            <w:pPr>
              <w:pStyle w:val="TableBody"/>
              <w:jc w:val="center"/>
            </w:pPr>
            <w:r>
              <w:t>2021</w:t>
            </w:r>
            <w:r>
              <w:br/>
              <w:t>(2020)</w:t>
            </w:r>
          </w:p>
        </w:tc>
        <w:tc>
          <w:tcPr>
            <w:tcW w:w="810" w:type="dxa"/>
            <w:tcBorders>
              <w:top w:val="single" w:sz="4" w:space="0" w:color="auto"/>
            </w:tcBorders>
            <w:vAlign w:val="bottom"/>
          </w:tcPr>
          <w:p w14:paraId="0CA698C1" w14:textId="6C792769" w:rsidR="00D3438D" w:rsidRDefault="00D3438D" w:rsidP="00152F87">
            <w:pPr>
              <w:pStyle w:val="TableBody"/>
              <w:jc w:val="center"/>
            </w:pPr>
            <w:r>
              <w:t>2020</w:t>
            </w:r>
            <w:r>
              <w:br/>
              <w:t>(2019</w:t>
            </w:r>
            <w:r w:rsidR="00152F87">
              <w:t>)</w:t>
            </w:r>
          </w:p>
        </w:tc>
        <w:tc>
          <w:tcPr>
            <w:tcW w:w="810" w:type="dxa"/>
            <w:tcBorders>
              <w:top w:val="single" w:sz="4" w:space="0" w:color="auto"/>
            </w:tcBorders>
            <w:vAlign w:val="bottom"/>
          </w:tcPr>
          <w:p w14:paraId="6E3EEC91" w14:textId="49C53D30" w:rsidR="00D3438D" w:rsidRDefault="00152F87" w:rsidP="00152F87">
            <w:pPr>
              <w:pStyle w:val="TableBody"/>
              <w:jc w:val="center"/>
            </w:pPr>
            <w:r>
              <w:t>2019</w:t>
            </w:r>
            <w:r>
              <w:br/>
              <w:t>(2018)</w:t>
            </w:r>
          </w:p>
        </w:tc>
        <w:tc>
          <w:tcPr>
            <w:tcW w:w="810" w:type="dxa"/>
            <w:tcBorders>
              <w:top w:val="single" w:sz="4" w:space="0" w:color="auto"/>
            </w:tcBorders>
            <w:vAlign w:val="bottom"/>
          </w:tcPr>
          <w:p w14:paraId="7F066950" w14:textId="6F0CC75B" w:rsidR="00D3438D" w:rsidRDefault="00152F87" w:rsidP="00152F87">
            <w:pPr>
              <w:pStyle w:val="TableBody"/>
              <w:jc w:val="center"/>
            </w:pPr>
            <w:r>
              <w:t>2018</w:t>
            </w:r>
            <w:r>
              <w:br/>
              <w:t>(2017)</w:t>
            </w:r>
          </w:p>
        </w:tc>
        <w:tc>
          <w:tcPr>
            <w:tcW w:w="810" w:type="dxa"/>
            <w:tcBorders>
              <w:top w:val="single" w:sz="4" w:space="0" w:color="auto"/>
            </w:tcBorders>
            <w:vAlign w:val="bottom"/>
          </w:tcPr>
          <w:p w14:paraId="34031EF8" w14:textId="646F1A6E" w:rsidR="00D3438D" w:rsidRDefault="00152F87" w:rsidP="00152F87">
            <w:pPr>
              <w:pStyle w:val="TableBody"/>
              <w:jc w:val="center"/>
            </w:pPr>
            <w:r>
              <w:t>2017</w:t>
            </w:r>
            <w:r>
              <w:br/>
              <w:t>(2016)</w:t>
            </w:r>
          </w:p>
        </w:tc>
      </w:tr>
      <w:tr w:rsidR="00D3438D" w14:paraId="08446E7A" w14:textId="77777777" w:rsidTr="00B22121">
        <w:tc>
          <w:tcPr>
            <w:tcW w:w="1980" w:type="dxa"/>
          </w:tcPr>
          <w:p w14:paraId="24AACF1B" w14:textId="0FE0E3B3" w:rsidR="00D3438D" w:rsidRDefault="00AE3598" w:rsidP="00D3438D">
            <w:pPr>
              <w:pStyle w:val="TableBody"/>
            </w:pPr>
            <w:r w:rsidRPr="00AE3598">
              <w:t>District’s proportion of the net pension liability</w:t>
            </w:r>
          </w:p>
        </w:tc>
        <w:tc>
          <w:tcPr>
            <w:tcW w:w="810" w:type="dxa"/>
          </w:tcPr>
          <w:p w14:paraId="47D810B4" w14:textId="3FA89894" w:rsidR="00D3438D" w:rsidRPr="006D5F29" w:rsidRDefault="002615E1" w:rsidP="002615E1">
            <w:pPr>
              <w:pStyle w:val="TableBody"/>
              <w:jc w:val="right"/>
              <w:rPr>
                <w:rStyle w:val="UpdatedThisYear"/>
              </w:rPr>
            </w:pPr>
            <w:r w:rsidRPr="006D5F29">
              <w:rPr>
                <w:rStyle w:val="UpdatedThisYear"/>
              </w:rPr>
              <w:t>%</w:t>
            </w:r>
          </w:p>
        </w:tc>
        <w:tc>
          <w:tcPr>
            <w:tcW w:w="810" w:type="dxa"/>
          </w:tcPr>
          <w:p w14:paraId="4705B7AF" w14:textId="41F24E71" w:rsidR="00D3438D" w:rsidRDefault="002615E1" w:rsidP="002615E1">
            <w:pPr>
              <w:pStyle w:val="TableBody"/>
              <w:jc w:val="right"/>
            </w:pPr>
            <w:r>
              <w:t>%</w:t>
            </w:r>
          </w:p>
        </w:tc>
        <w:tc>
          <w:tcPr>
            <w:tcW w:w="810" w:type="dxa"/>
          </w:tcPr>
          <w:p w14:paraId="41649CCD" w14:textId="07B81561" w:rsidR="00D3438D" w:rsidRDefault="002615E1" w:rsidP="002615E1">
            <w:pPr>
              <w:pStyle w:val="TableBody"/>
              <w:jc w:val="right"/>
            </w:pPr>
            <w:r>
              <w:t>%</w:t>
            </w:r>
          </w:p>
        </w:tc>
        <w:tc>
          <w:tcPr>
            <w:tcW w:w="810" w:type="dxa"/>
          </w:tcPr>
          <w:p w14:paraId="4BE03159" w14:textId="3C18D2ED" w:rsidR="00D3438D" w:rsidRDefault="002615E1" w:rsidP="002615E1">
            <w:pPr>
              <w:pStyle w:val="TableBody"/>
              <w:jc w:val="right"/>
            </w:pPr>
            <w:r>
              <w:t>%</w:t>
            </w:r>
          </w:p>
        </w:tc>
        <w:tc>
          <w:tcPr>
            <w:tcW w:w="810" w:type="dxa"/>
          </w:tcPr>
          <w:p w14:paraId="72D20B1B" w14:textId="1F6099C7" w:rsidR="00D3438D" w:rsidRDefault="002615E1" w:rsidP="002615E1">
            <w:pPr>
              <w:pStyle w:val="TableBody"/>
              <w:jc w:val="right"/>
            </w:pPr>
            <w:r>
              <w:t>%</w:t>
            </w:r>
          </w:p>
        </w:tc>
        <w:tc>
          <w:tcPr>
            <w:tcW w:w="810" w:type="dxa"/>
          </w:tcPr>
          <w:p w14:paraId="7F00FA99" w14:textId="57F82C4D" w:rsidR="00D3438D" w:rsidRDefault="002615E1" w:rsidP="002615E1">
            <w:pPr>
              <w:pStyle w:val="TableBody"/>
              <w:jc w:val="right"/>
            </w:pPr>
            <w:r>
              <w:t>%</w:t>
            </w:r>
          </w:p>
        </w:tc>
        <w:tc>
          <w:tcPr>
            <w:tcW w:w="810" w:type="dxa"/>
          </w:tcPr>
          <w:p w14:paraId="639AC015" w14:textId="66C86AF9" w:rsidR="00D3438D" w:rsidRDefault="002615E1" w:rsidP="002615E1">
            <w:pPr>
              <w:pStyle w:val="TableBody"/>
              <w:jc w:val="right"/>
            </w:pPr>
            <w:r>
              <w:t>%</w:t>
            </w:r>
          </w:p>
        </w:tc>
        <w:tc>
          <w:tcPr>
            <w:tcW w:w="810" w:type="dxa"/>
          </w:tcPr>
          <w:p w14:paraId="42C7D340" w14:textId="31BCCCF7" w:rsidR="00D3438D" w:rsidRDefault="002615E1" w:rsidP="002615E1">
            <w:pPr>
              <w:pStyle w:val="TableBody"/>
              <w:jc w:val="right"/>
            </w:pPr>
            <w:r>
              <w:t>%</w:t>
            </w:r>
          </w:p>
        </w:tc>
        <w:tc>
          <w:tcPr>
            <w:tcW w:w="810" w:type="dxa"/>
          </w:tcPr>
          <w:p w14:paraId="07000E21" w14:textId="330FF8E5" w:rsidR="00D3438D" w:rsidRDefault="002615E1" w:rsidP="002615E1">
            <w:pPr>
              <w:pStyle w:val="TableBody"/>
              <w:jc w:val="right"/>
            </w:pPr>
            <w:r>
              <w:t>%</w:t>
            </w:r>
          </w:p>
        </w:tc>
        <w:tc>
          <w:tcPr>
            <w:tcW w:w="810" w:type="dxa"/>
          </w:tcPr>
          <w:p w14:paraId="282AAD3B" w14:textId="06CC48E1" w:rsidR="00D3438D" w:rsidRDefault="002615E1" w:rsidP="002615E1">
            <w:pPr>
              <w:pStyle w:val="TableBody"/>
              <w:jc w:val="right"/>
            </w:pPr>
            <w:r>
              <w:t>%</w:t>
            </w:r>
          </w:p>
        </w:tc>
      </w:tr>
      <w:tr w:rsidR="00D3438D" w14:paraId="3420F68F" w14:textId="77777777" w:rsidTr="00B22121">
        <w:tc>
          <w:tcPr>
            <w:tcW w:w="1980" w:type="dxa"/>
          </w:tcPr>
          <w:p w14:paraId="444F0115" w14:textId="02C4C46A" w:rsidR="00D3438D" w:rsidRDefault="00186DA4" w:rsidP="00D3438D">
            <w:pPr>
              <w:pStyle w:val="TableBody"/>
            </w:pPr>
            <w:r w:rsidRPr="00186DA4">
              <w:t>District’s proportionate share of the net pension liability</w:t>
            </w:r>
          </w:p>
        </w:tc>
        <w:tc>
          <w:tcPr>
            <w:tcW w:w="810" w:type="dxa"/>
          </w:tcPr>
          <w:p w14:paraId="25E95667" w14:textId="6614917D" w:rsidR="00D3438D" w:rsidRPr="006D5F29" w:rsidRDefault="002615E1" w:rsidP="00D3438D">
            <w:pPr>
              <w:pStyle w:val="TableBody"/>
              <w:rPr>
                <w:rStyle w:val="UpdatedThisYear"/>
              </w:rPr>
            </w:pPr>
            <w:r w:rsidRPr="006D5F29">
              <w:rPr>
                <w:rStyle w:val="UpdatedThisYear"/>
              </w:rPr>
              <w:t>$</w:t>
            </w:r>
          </w:p>
        </w:tc>
        <w:tc>
          <w:tcPr>
            <w:tcW w:w="810" w:type="dxa"/>
          </w:tcPr>
          <w:p w14:paraId="03A463BF" w14:textId="3E1E59A1" w:rsidR="00D3438D" w:rsidRDefault="002615E1" w:rsidP="00D3438D">
            <w:pPr>
              <w:pStyle w:val="TableBody"/>
            </w:pPr>
            <w:r>
              <w:t>$</w:t>
            </w:r>
          </w:p>
        </w:tc>
        <w:tc>
          <w:tcPr>
            <w:tcW w:w="810" w:type="dxa"/>
          </w:tcPr>
          <w:p w14:paraId="54933DF3" w14:textId="2D613A93" w:rsidR="00D3438D" w:rsidRDefault="002615E1" w:rsidP="00D3438D">
            <w:pPr>
              <w:pStyle w:val="TableBody"/>
            </w:pPr>
            <w:r>
              <w:t>$</w:t>
            </w:r>
          </w:p>
        </w:tc>
        <w:tc>
          <w:tcPr>
            <w:tcW w:w="810" w:type="dxa"/>
          </w:tcPr>
          <w:p w14:paraId="2FBC6985" w14:textId="0610DF04" w:rsidR="00D3438D" w:rsidRDefault="002615E1" w:rsidP="00D3438D">
            <w:pPr>
              <w:pStyle w:val="TableBody"/>
            </w:pPr>
            <w:r>
              <w:t>$</w:t>
            </w:r>
          </w:p>
        </w:tc>
        <w:tc>
          <w:tcPr>
            <w:tcW w:w="810" w:type="dxa"/>
          </w:tcPr>
          <w:p w14:paraId="6A28EFC7" w14:textId="5048461D" w:rsidR="00D3438D" w:rsidRDefault="002615E1" w:rsidP="00D3438D">
            <w:pPr>
              <w:pStyle w:val="TableBody"/>
            </w:pPr>
            <w:r>
              <w:t>$</w:t>
            </w:r>
          </w:p>
        </w:tc>
        <w:tc>
          <w:tcPr>
            <w:tcW w:w="810" w:type="dxa"/>
          </w:tcPr>
          <w:p w14:paraId="3F8384AD" w14:textId="7FB6A012" w:rsidR="00D3438D" w:rsidRDefault="002615E1" w:rsidP="00D3438D">
            <w:pPr>
              <w:pStyle w:val="TableBody"/>
            </w:pPr>
            <w:r>
              <w:t>$</w:t>
            </w:r>
          </w:p>
        </w:tc>
        <w:tc>
          <w:tcPr>
            <w:tcW w:w="810" w:type="dxa"/>
          </w:tcPr>
          <w:p w14:paraId="3385C374" w14:textId="1C27D511" w:rsidR="00D3438D" w:rsidRDefault="002615E1" w:rsidP="00D3438D">
            <w:pPr>
              <w:pStyle w:val="TableBody"/>
            </w:pPr>
            <w:r>
              <w:t>$</w:t>
            </w:r>
          </w:p>
        </w:tc>
        <w:tc>
          <w:tcPr>
            <w:tcW w:w="810" w:type="dxa"/>
          </w:tcPr>
          <w:p w14:paraId="2DA8147B" w14:textId="3F25B0D6" w:rsidR="00D3438D" w:rsidRDefault="002615E1" w:rsidP="00D3438D">
            <w:pPr>
              <w:pStyle w:val="TableBody"/>
            </w:pPr>
            <w:r>
              <w:t>$</w:t>
            </w:r>
          </w:p>
        </w:tc>
        <w:tc>
          <w:tcPr>
            <w:tcW w:w="810" w:type="dxa"/>
          </w:tcPr>
          <w:p w14:paraId="24267645" w14:textId="23FDDC68" w:rsidR="00D3438D" w:rsidRDefault="002615E1" w:rsidP="00D3438D">
            <w:pPr>
              <w:pStyle w:val="TableBody"/>
            </w:pPr>
            <w:r>
              <w:t>$</w:t>
            </w:r>
          </w:p>
        </w:tc>
        <w:tc>
          <w:tcPr>
            <w:tcW w:w="810" w:type="dxa"/>
          </w:tcPr>
          <w:p w14:paraId="729408C2" w14:textId="5CFD5360" w:rsidR="00D3438D" w:rsidRDefault="002615E1" w:rsidP="00D3438D">
            <w:pPr>
              <w:pStyle w:val="TableBody"/>
            </w:pPr>
            <w:r>
              <w:t>$</w:t>
            </w:r>
          </w:p>
        </w:tc>
      </w:tr>
      <w:tr w:rsidR="00B22121" w14:paraId="574617B9" w14:textId="77777777" w:rsidTr="00B22121">
        <w:tc>
          <w:tcPr>
            <w:tcW w:w="1980" w:type="dxa"/>
          </w:tcPr>
          <w:p w14:paraId="6F9F9DFE" w14:textId="02F1110B" w:rsidR="00B22121" w:rsidRDefault="00D47A3C" w:rsidP="00B22121">
            <w:pPr>
              <w:pStyle w:val="TableBody"/>
            </w:pPr>
            <w:r w:rsidRPr="00D47A3C">
              <w:t>District’s covered payroll</w:t>
            </w:r>
          </w:p>
        </w:tc>
        <w:tc>
          <w:tcPr>
            <w:tcW w:w="810" w:type="dxa"/>
          </w:tcPr>
          <w:p w14:paraId="597D1581" w14:textId="5CD92C37" w:rsidR="00B22121" w:rsidRPr="006D5F29" w:rsidRDefault="00B22121" w:rsidP="00B22121">
            <w:pPr>
              <w:pStyle w:val="TableBody"/>
              <w:rPr>
                <w:rStyle w:val="UpdatedThisYear"/>
              </w:rPr>
            </w:pPr>
            <w:r w:rsidRPr="006D5F29">
              <w:rPr>
                <w:rStyle w:val="UpdatedThisYear"/>
              </w:rPr>
              <w:t>$</w:t>
            </w:r>
          </w:p>
        </w:tc>
        <w:tc>
          <w:tcPr>
            <w:tcW w:w="810" w:type="dxa"/>
          </w:tcPr>
          <w:p w14:paraId="2EAED5FF" w14:textId="12821FA9" w:rsidR="00B22121" w:rsidRDefault="00B22121" w:rsidP="00B22121">
            <w:pPr>
              <w:pStyle w:val="TableBody"/>
            </w:pPr>
            <w:r>
              <w:t>$</w:t>
            </w:r>
          </w:p>
        </w:tc>
        <w:tc>
          <w:tcPr>
            <w:tcW w:w="810" w:type="dxa"/>
          </w:tcPr>
          <w:p w14:paraId="04547334" w14:textId="25055C88" w:rsidR="00B22121" w:rsidRDefault="00B22121" w:rsidP="00B22121">
            <w:pPr>
              <w:pStyle w:val="TableBody"/>
            </w:pPr>
            <w:r>
              <w:t>$</w:t>
            </w:r>
          </w:p>
        </w:tc>
        <w:tc>
          <w:tcPr>
            <w:tcW w:w="810" w:type="dxa"/>
          </w:tcPr>
          <w:p w14:paraId="36D44405" w14:textId="59BB817B" w:rsidR="00B22121" w:rsidRDefault="00B22121" w:rsidP="00B22121">
            <w:pPr>
              <w:pStyle w:val="TableBody"/>
            </w:pPr>
            <w:r>
              <w:t>$</w:t>
            </w:r>
          </w:p>
        </w:tc>
        <w:tc>
          <w:tcPr>
            <w:tcW w:w="810" w:type="dxa"/>
          </w:tcPr>
          <w:p w14:paraId="08423B27" w14:textId="09632EBE" w:rsidR="00B22121" w:rsidRDefault="00B22121" w:rsidP="00B22121">
            <w:pPr>
              <w:pStyle w:val="TableBody"/>
            </w:pPr>
            <w:r>
              <w:t>$</w:t>
            </w:r>
          </w:p>
        </w:tc>
        <w:tc>
          <w:tcPr>
            <w:tcW w:w="810" w:type="dxa"/>
          </w:tcPr>
          <w:p w14:paraId="6FE3F7A5" w14:textId="3D04E772" w:rsidR="00B22121" w:rsidRDefault="00B22121" w:rsidP="00B22121">
            <w:pPr>
              <w:pStyle w:val="TableBody"/>
            </w:pPr>
            <w:r>
              <w:t>$</w:t>
            </w:r>
          </w:p>
        </w:tc>
        <w:tc>
          <w:tcPr>
            <w:tcW w:w="810" w:type="dxa"/>
          </w:tcPr>
          <w:p w14:paraId="17A062CA" w14:textId="002FD1A4" w:rsidR="00B22121" w:rsidRDefault="00B22121" w:rsidP="00B22121">
            <w:pPr>
              <w:pStyle w:val="TableBody"/>
            </w:pPr>
            <w:r>
              <w:t>$</w:t>
            </w:r>
          </w:p>
        </w:tc>
        <w:tc>
          <w:tcPr>
            <w:tcW w:w="810" w:type="dxa"/>
          </w:tcPr>
          <w:p w14:paraId="7EFA9DF2" w14:textId="458A3028" w:rsidR="00B22121" w:rsidRDefault="00B22121" w:rsidP="00B22121">
            <w:pPr>
              <w:pStyle w:val="TableBody"/>
            </w:pPr>
            <w:r>
              <w:t>$</w:t>
            </w:r>
          </w:p>
        </w:tc>
        <w:tc>
          <w:tcPr>
            <w:tcW w:w="810" w:type="dxa"/>
          </w:tcPr>
          <w:p w14:paraId="6F8A4073" w14:textId="6166557C" w:rsidR="00B22121" w:rsidRDefault="00B22121" w:rsidP="00B22121">
            <w:pPr>
              <w:pStyle w:val="TableBody"/>
            </w:pPr>
            <w:r>
              <w:t>$</w:t>
            </w:r>
          </w:p>
        </w:tc>
        <w:tc>
          <w:tcPr>
            <w:tcW w:w="810" w:type="dxa"/>
          </w:tcPr>
          <w:p w14:paraId="25D77F94" w14:textId="2DEA4DF0" w:rsidR="00B22121" w:rsidRDefault="00B22121" w:rsidP="00B22121">
            <w:pPr>
              <w:pStyle w:val="TableBody"/>
            </w:pPr>
            <w:r>
              <w:t>$</w:t>
            </w:r>
          </w:p>
        </w:tc>
      </w:tr>
      <w:tr w:rsidR="00B22121" w14:paraId="300BC4F9" w14:textId="77777777" w:rsidTr="00C50886">
        <w:trPr>
          <w:cantSplit/>
        </w:trPr>
        <w:tc>
          <w:tcPr>
            <w:tcW w:w="1980" w:type="dxa"/>
          </w:tcPr>
          <w:p w14:paraId="3708EE92" w14:textId="16CC5B29" w:rsidR="00B22121" w:rsidRDefault="00C50886" w:rsidP="00B22121">
            <w:pPr>
              <w:pStyle w:val="TableBody"/>
            </w:pPr>
            <w:r w:rsidRPr="00C50886">
              <w:t>District’s proportionate share of the net pension liability as a percentage of its covered payroll</w:t>
            </w:r>
          </w:p>
        </w:tc>
        <w:tc>
          <w:tcPr>
            <w:tcW w:w="810" w:type="dxa"/>
          </w:tcPr>
          <w:p w14:paraId="6CB53320" w14:textId="6AA4DABA" w:rsidR="00B22121" w:rsidRPr="006D5F29" w:rsidRDefault="00B22121" w:rsidP="00B22121">
            <w:pPr>
              <w:pStyle w:val="TableBody"/>
              <w:jc w:val="right"/>
              <w:rPr>
                <w:rStyle w:val="UpdatedThisYear"/>
              </w:rPr>
            </w:pPr>
            <w:r w:rsidRPr="006D5F29">
              <w:rPr>
                <w:rStyle w:val="UpdatedThisYear"/>
              </w:rPr>
              <w:t>%</w:t>
            </w:r>
          </w:p>
        </w:tc>
        <w:tc>
          <w:tcPr>
            <w:tcW w:w="810" w:type="dxa"/>
          </w:tcPr>
          <w:p w14:paraId="7E773587" w14:textId="516803FC" w:rsidR="00B22121" w:rsidRDefault="00B22121" w:rsidP="00B22121">
            <w:pPr>
              <w:pStyle w:val="TableBody"/>
              <w:jc w:val="right"/>
            </w:pPr>
            <w:r>
              <w:t>%</w:t>
            </w:r>
          </w:p>
        </w:tc>
        <w:tc>
          <w:tcPr>
            <w:tcW w:w="810" w:type="dxa"/>
          </w:tcPr>
          <w:p w14:paraId="3E4D7341" w14:textId="1E6DC266" w:rsidR="00B22121" w:rsidRDefault="00B22121" w:rsidP="00B22121">
            <w:pPr>
              <w:pStyle w:val="TableBody"/>
              <w:jc w:val="right"/>
            </w:pPr>
            <w:r>
              <w:t>%</w:t>
            </w:r>
          </w:p>
        </w:tc>
        <w:tc>
          <w:tcPr>
            <w:tcW w:w="810" w:type="dxa"/>
          </w:tcPr>
          <w:p w14:paraId="3C4B5E27" w14:textId="73C79373" w:rsidR="00B22121" w:rsidRDefault="00B22121" w:rsidP="00B22121">
            <w:pPr>
              <w:pStyle w:val="TableBody"/>
              <w:jc w:val="right"/>
            </w:pPr>
            <w:r>
              <w:t>%</w:t>
            </w:r>
          </w:p>
        </w:tc>
        <w:tc>
          <w:tcPr>
            <w:tcW w:w="810" w:type="dxa"/>
          </w:tcPr>
          <w:p w14:paraId="3267DA55" w14:textId="4A709F28" w:rsidR="00B22121" w:rsidRDefault="00B22121" w:rsidP="00B22121">
            <w:pPr>
              <w:pStyle w:val="TableBody"/>
              <w:jc w:val="right"/>
            </w:pPr>
            <w:r>
              <w:t>%</w:t>
            </w:r>
          </w:p>
        </w:tc>
        <w:tc>
          <w:tcPr>
            <w:tcW w:w="810" w:type="dxa"/>
          </w:tcPr>
          <w:p w14:paraId="552FB263" w14:textId="5D96AF73" w:rsidR="00B22121" w:rsidRDefault="00B22121" w:rsidP="00B22121">
            <w:pPr>
              <w:pStyle w:val="TableBody"/>
              <w:jc w:val="right"/>
            </w:pPr>
            <w:r>
              <w:t>%</w:t>
            </w:r>
          </w:p>
        </w:tc>
        <w:tc>
          <w:tcPr>
            <w:tcW w:w="810" w:type="dxa"/>
          </w:tcPr>
          <w:p w14:paraId="21DB730F" w14:textId="78D5BA85" w:rsidR="00B22121" w:rsidRDefault="00B22121" w:rsidP="00B22121">
            <w:pPr>
              <w:pStyle w:val="TableBody"/>
              <w:jc w:val="right"/>
            </w:pPr>
            <w:r>
              <w:t>%</w:t>
            </w:r>
          </w:p>
        </w:tc>
        <w:tc>
          <w:tcPr>
            <w:tcW w:w="810" w:type="dxa"/>
          </w:tcPr>
          <w:p w14:paraId="7AD9B9EC" w14:textId="3A618829" w:rsidR="00B22121" w:rsidRDefault="00B22121" w:rsidP="00B22121">
            <w:pPr>
              <w:pStyle w:val="TableBody"/>
              <w:jc w:val="right"/>
            </w:pPr>
            <w:r>
              <w:t>%</w:t>
            </w:r>
          </w:p>
        </w:tc>
        <w:tc>
          <w:tcPr>
            <w:tcW w:w="810" w:type="dxa"/>
          </w:tcPr>
          <w:p w14:paraId="0DBE8AC6" w14:textId="4AB172DF" w:rsidR="00B22121" w:rsidRDefault="00B22121" w:rsidP="00B22121">
            <w:pPr>
              <w:pStyle w:val="TableBody"/>
              <w:jc w:val="right"/>
            </w:pPr>
            <w:r>
              <w:t>%</w:t>
            </w:r>
          </w:p>
        </w:tc>
        <w:tc>
          <w:tcPr>
            <w:tcW w:w="810" w:type="dxa"/>
          </w:tcPr>
          <w:p w14:paraId="61DE811B" w14:textId="1490B705" w:rsidR="00B22121" w:rsidRDefault="00B22121" w:rsidP="00B22121">
            <w:pPr>
              <w:pStyle w:val="TableBody"/>
              <w:jc w:val="right"/>
            </w:pPr>
            <w:r>
              <w:t>%</w:t>
            </w:r>
          </w:p>
        </w:tc>
      </w:tr>
      <w:tr w:rsidR="00B22121" w14:paraId="42A73986" w14:textId="77777777" w:rsidTr="00B22121">
        <w:tc>
          <w:tcPr>
            <w:tcW w:w="1980" w:type="dxa"/>
          </w:tcPr>
          <w:p w14:paraId="75CF5233" w14:textId="5F46B14E" w:rsidR="00B22121" w:rsidRDefault="001C0CD6" w:rsidP="00B22121">
            <w:pPr>
              <w:pStyle w:val="TableBody"/>
            </w:pPr>
            <w:r w:rsidRPr="001C0CD6">
              <w:t>Plan fiduciary net position as a percentage of the total pension liability</w:t>
            </w:r>
          </w:p>
        </w:tc>
        <w:tc>
          <w:tcPr>
            <w:tcW w:w="810" w:type="dxa"/>
          </w:tcPr>
          <w:p w14:paraId="2D9162F8" w14:textId="45A4D00A" w:rsidR="00B22121" w:rsidRPr="006D5F29" w:rsidRDefault="00B22121" w:rsidP="00B22121">
            <w:pPr>
              <w:pStyle w:val="TableBody"/>
              <w:jc w:val="center"/>
              <w:rPr>
                <w:rStyle w:val="UpdatedThisYear"/>
              </w:rPr>
            </w:pPr>
            <w:r w:rsidRPr="006D5F29">
              <w:rPr>
                <w:rStyle w:val="UpdatedThisYear"/>
              </w:rPr>
              <w:t>78.78%</w:t>
            </w:r>
          </w:p>
        </w:tc>
        <w:tc>
          <w:tcPr>
            <w:tcW w:w="810" w:type="dxa"/>
          </w:tcPr>
          <w:p w14:paraId="3D8E820F" w14:textId="67B167B7" w:rsidR="00B22121" w:rsidRDefault="00823B27" w:rsidP="00B22121">
            <w:pPr>
              <w:pStyle w:val="TableBody"/>
              <w:jc w:val="right"/>
            </w:pPr>
            <w:r w:rsidRPr="00823B27">
              <w:t>76.93%</w:t>
            </w:r>
          </w:p>
        </w:tc>
        <w:tc>
          <w:tcPr>
            <w:tcW w:w="810" w:type="dxa"/>
          </w:tcPr>
          <w:p w14:paraId="1F205B9C" w14:textId="6E89D34B" w:rsidR="00B22121" w:rsidRDefault="00823B27" w:rsidP="00B22121">
            <w:pPr>
              <w:pStyle w:val="TableBody"/>
              <w:jc w:val="right"/>
            </w:pPr>
            <w:r w:rsidRPr="00823B27">
              <w:t>75.47%</w:t>
            </w:r>
          </w:p>
        </w:tc>
        <w:tc>
          <w:tcPr>
            <w:tcW w:w="810" w:type="dxa"/>
          </w:tcPr>
          <w:p w14:paraId="37672133" w14:textId="68625019" w:rsidR="00B22121" w:rsidRDefault="00DA5303" w:rsidP="00B22121">
            <w:pPr>
              <w:pStyle w:val="TableBody"/>
              <w:jc w:val="right"/>
            </w:pPr>
            <w:r w:rsidRPr="00DA5303">
              <w:t>74.26</w:t>
            </w:r>
            <w:r w:rsidR="00B22121">
              <w:t>%</w:t>
            </w:r>
          </w:p>
        </w:tc>
        <w:tc>
          <w:tcPr>
            <w:tcW w:w="810" w:type="dxa"/>
          </w:tcPr>
          <w:p w14:paraId="0A717DD8" w14:textId="03B785B0" w:rsidR="00B22121" w:rsidRDefault="006D5F29" w:rsidP="00B22121">
            <w:pPr>
              <w:pStyle w:val="TableBody"/>
              <w:jc w:val="right"/>
            </w:pPr>
            <w:r w:rsidRPr="006D5F29">
              <w:t>78.58%</w:t>
            </w:r>
          </w:p>
        </w:tc>
        <w:tc>
          <w:tcPr>
            <w:tcW w:w="810" w:type="dxa"/>
          </w:tcPr>
          <w:p w14:paraId="3EF5728E" w14:textId="258F3E8C" w:rsidR="00B22121" w:rsidRDefault="006D5F29" w:rsidP="00B22121">
            <w:pPr>
              <w:pStyle w:val="TableBody"/>
              <w:jc w:val="right"/>
            </w:pPr>
            <w:r w:rsidRPr="006D5F29">
              <w:t>69.33%</w:t>
            </w:r>
          </w:p>
        </w:tc>
        <w:tc>
          <w:tcPr>
            <w:tcW w:w="810" w:type="dxa"/>
          </w:tcPr>
          <w:p w14:paraId="69387611" w14:textId="3EBB9A5B" w:rsidR="00B22121" w:rsidRDefault="006D5F29" w:rsidP="00B22121">
            <w:pPr>
              <w:pStyle w:val="TableBody"/>
              <w:jc w:val="right"/>
            </w:pPr>
            <w:r w:rsidRPr="006D5F29">
              <w:t>73.24%</w:t>
            </w:r>
          </w:p>
        </w:tc>
        <w:tc>
          <w:tcPr>
            <w:tcW w:w="810" w:type="dxa"/>
          </w:tcPr>
          <w:p w14:paraId="36166B21" w14:textId="452BA8D6" w:rsidR="00B22121" w:rsidRDefault="006D5F29" w:rsidP="00B22121">
            <w:pPr>
              <w:pStyle w:val="TableBody"/>
              <w:jc w:val="right"/>
            </w:pPr>
            <w:r w:rsidRPr="006D5F29">
              <w:t>73.40%</w:t>
            </w:r>
          </w:p>
        </w:tc>
        <w:tc>
          <w:tcPr>
            <w:tcW w:w="810" w:type="dxa"/>
          </w:tcPr>
          <w:p w14:paraId="15189B9F" w14:textId="34D5F9EA" w:rsidR="00B22121" w:rsidRDefault="006D5F29" w:rsidP="00B22121">
            <w:pPr>
              <w:pStyle w:val="TableBody"/>
              <w:jc w:val="right"/>
            </w:pPr>
            <w:r w:rsidRPr="006D5F29">
              <w:t>69.92%</w:t>
            </w:r>
          </w:p>
        </w:tc>
        <w:tc>
          <w:tcPr>
            <w:tcW w:w="810" w:type="dxa"/>
          </w:tcPr>
          <w:p w14:paraId="6C16D2F0" w14:textId="0CFD063E" w:rsidR="00B22121" w:rsidRDefault="006D5F29" w:rsidP="00B22121">
            <w:pPr>
              <w:pStyle w:val="TableBody"/>
              <w:jc w:val="right"/>
            </w:pPr>
            <w:r w:rsidRPr="006D5F29">
              <w:t>67.06</w:t>
            </w:r>
            <w:r w:rsidR="00B22121">
              <w:t>%</w:t>
            </w:r>
          </w:p>
        </w:tc>
      </w:tr>
    </w:tbl>
    <w:p w14:paraId="5EE4391A" w14:textId="77777777" w:rsidR="00D5570E" w:rsidRPr="006B7D1E" w:rsidRDefault="00D5570E" w:rsidP="00755E65">
      <w:pPr>
        <w:pStyle w:val="Heading3"/>
        <w:rPr>
          <w:sz w:val="28"/>
        </w:rPr>
      </w:pPr>
      <w:r w:rsidRPr="006B7D1E">
        <w:rPr>
          <w:sz w:val="28"/>
        </w:rPr>
        <w:t>ASRS—Health insurance premium benefit</w:t>
      </w:r>
      <w:r w:rsidRPr="006B7D1E">
        <w:rPr>
          <w:sz w:val="28"/>
        </w:rPr>
        <w:tab/>
      </w:r>
    </w:p>
    <w:tbl>
      <w:tblPr>
        <w:tblStyle w:val="TableGrid"/>
        <w:tblW w:w="0" w:type="auto"/>
        <w:tblLayout w:type="fixed"/>
        <w:tblCellMar>
          <w:left w:w="58" w:type="dxa"/>
          <w:right w:w="58" w:type="dxa"/>
        </w:tblCellMar>
        <w:tblLook w:val="04A0" w:firstRow="1" w:lastRow="0" w:firstColumn="1" w:lastColumn="0" w:noHBand="0" w:noVBand="1"/>
      </w:tblPr>
      <w:tblGrid>
        <w:gridCol w:w="1800"/>
        <w:gridCol w:w="810"/>
        <w:gridCol w:w="810"/>
        <w:gridCol w:w="810"/>
        <w:gridCol w:w="810"/>
        <w:gridCol w:w="810"/>
        <w:gridCol w:w="810"/>
        <w:gridCol w:w="810"/>
        <w:gridCol w:w="810"/>
        <w:gridCol w:w="810"/>
        <w:gridCol w:w="990"/>
      </w:tblGrid>
      <w:tr w:rsidR="00D71723" w14:paraId="667A58B3" w14:textId="77777777" w:rsidTr="0023580B">
        <w:trPr>
          <w:cnfStyle w:val="100000000000" w:firstRow="1" w:lastRow="0" w:firstColumn="0" w:lastColumn="0" w:oddVBand="0" w:evenVBand="0" w:oddHBand="0" w:evenHBand="0" w:firstRowFirstColumn="0" w:firstRowLastColumn="0" w:lastRowFirstColumn="0" w:lastRowLastColumn="0"/>
          <w:tblHeader/>
        </w:trPr>
        <w:tc>
          <w:tcPr>
            <w:tcW w:w="1800" w:type="dxa"/>
            <w:vAlign w:val="bottom"/>
          </w:tcPr>
          <w:p w14:paraId="4622D796" w14:textId="77777777" w:rsidR="00D71723" w:rsidRDefault="00D71723">
            <w:pPr>
              <w:pStyle w:val="TableBody"/>
              <w:jc w:val="center"/>
            </w:pPr>
          </w:p>
        </w:tc>
        <w:tc>
          <w:tcPr>
            <w:tcW w:w="8280" w:type="dxa"/>
            <w:gridSpan w:val="10"/>
            <w:tcBorders>
              <w:bottom w:val="single" w:sz="4" w:space="0" w:color="auto"/>
            </w:tcBorders>
            <w:vAlign w:val="bottom"/>
          </w:tcPr>
          <w:p w14:paraId="41B561EB" w14:textId="77777777" w:rsidR="00D71723" w:rsidRDefault="00D71723">
            <w:pPr>
              <w:pStyle w:val="TableBody"/>
              <w:jc w:val="center"/>
            </w:pPr>
            <w:r>
              <w:t xml:space="preserve">Reporting fiscal year </w:t>
            </w:r>
            <w:r>
              <w:br/>
              <w:t>(Measurement date)</w:t>
            </w:r>
          </w:p>
        </w:tc>
      </w:tr>
      <w:tr w:rsidR="00D71723" w14:paraId="5A0495F1" w14:textId="77777777" w:rsidTr="0023580B">
        <w:trPr>
          <w:cnfStyle w:val="100000000000" w:firstRow="1" w:lastRow="0" w:firstColumn="0" w:lastColumn="0" w:oddVBand="0" w:evenVBand="0" w:oddHBand="0" w:evenHBand="0" w:firstRowFirstColumn="0" w:firstRowLastColumn="0" w:lastRowFirstColumn="0" w:lastRowLastColumn="0"/>
          <w:tblHeader/>
        </w:trPr>
        <w:tc>
          <w:tcPr>
            <w:tcW w:w="1800" w:type="dxa"/>
            <w:vAlign w:val="bottom"/>
          </w:tcPr>
          <w:p w14:paraId="7EA9AD2E" w14:textId="77777777" w:rsidR="00D71723" w:rsidRDefault="00D71723">
            <w:pPr>
              <w:pStyle w:val="TableBody"/>
              <w:jc w:val="center"/>
            </w:pPr>
          </w:p>
        </w:tc>
        <w:tc>
          <w:tcPr>
            <w:tcW w:w="810" w:type="dxa"/>
            <w:tcBorders>
              <w:top w:val="single" w:sz="4" w:space="0" w:color="auto"/>
            </w:tcBorders>
            <w:vAlign w:val="bottom"/>
          </w:tcPr>
          <w:p w14:paraId="4E65BBF7" w14:textId="77777777" w:rsidR="00D71723" w:rsidRPr="006D5F29" w:rsidRDefault="00D71723">
            <w:pPr>
              <w:pStyle w:val="TableBody"/>
              <w:jc w:val="center"/>
              <w:rPr>
                <w:rStyle w:val="UpdatedThisYear"/>
              </w:rPr>
            </w:pPr>
            <w:r w:rsidRPr="006D5F29">
              <w:rPr>
                <w:rStyle w:val="UpdatedThisYear"/>
              </w:rPr>
              <w:t>2026</w:t>
            </w:r>
            <w:r w:rsidRPr="006D5F29">
              <w:rPr>
                <w:rStyle w:val="UpdatedThisYear"/>
              </w:rPr>
              <w:br/>
              <w:t>(2025)</w:t>
            </w:r>
          </w:p>
        </w:tc>
        <w:tc>
          <w:tcPr>
            <w:tcW w:w="810" w:type="dxa"/>
            <w:tcBorders>
              <w:top w:val="single" w:sz="4" w:space="0" w:color="auto"/>
            </w:tcBorders>
            <w:vAlign w:val="bottom"/>
          </w:tcPr>
          <w:p w14:paraId="2FE8CF1E" w14:textId="77777777" w:rsidR="00D71723" w:rsidRDefault="00D71723">
            <w:pPr>
              <w:pStyle w:val="TableBody"/>
              <w:jc w:val="center"/>
            </w:pPr>
            <w:r>
              <w:t>2025</w:t>
            </w:r>
            <w:r>
              <w:br/>
              <w:t>(2024)</w:t>
            </w:r>
          </w:p>
        </w:tc>
        <w:tc>
          <w:tcPr>
            <w:tcW w:w="810" w:type="dxa"/>
            <w:tcBorders>
              <w:top w:val="single" w:sz="4" w:space="0" w:color="auto"/>
            </w:tcBorders>
            <w:vAlign w:val="bottom"/>
          </w:tcPr>
          <w:p w14:paraId="115E8A51" w14:textId="77777777" w:rsidR="00D71723" w:rsidRDefault="00D71723">
            <w:pPr>
              <w:pStyle w:val="TableBody"/>
              <w:jc w:val="center"/>
            </w:pPr>
            <w:r>
              <w:t>2024</w:t>
            </w:r>
            <w:r>
              <w:br/>
              <w:t>(2023)</w:t>
            </w:r>
          </w:p>
        </w:tc>
        <w:tc>
          <w:tcPr>
            <w:tcW w:w="810" w:type="dxa"/>
            <w:tcBorders>
              <w:top w:val="single" w:sz="4" w:space="0" w:color="auto"/>
            </w:tcBorders>
            <w:vAlign w:val="bottom"/>
          </w:tcPr>
          <w:p w14:paraId="72ED05C9" w14:textId="77777777" w:rsidR="00D71723" w:rsidRDefault="00D71723">
            <w:pPr>
              <w:pStyle w:val="TableBody"/>
              <w:jc w:val="center"/>
            </w:pPr>
            <w:r>
              <w:t>2023</w:t>
            </w:r>
            <w:r>
              <w:br/>
              <w:t>(2022)</w:t>
            </w:r>
          </w:p>
        </w:tc>
        <w:tc>
          <w:tcPr>
            <w:tcW w:w="810" w:type="dxa"/>
            <w:tcBorders>
              <w:top w:val="single" w:sz="4" w:space="0" w:color="auto"/>
            </w:tcBorders>
            <w:vAlign w:val="bottom"/>
          </w:tcPr>
          <w:p w14:paraId="0A03F159" w14:textId="77777777" w:rsidR="00D71723" w:rsidRDefault="00D71723">
            <w:pPr>
              <w:pStyle w:val="TableBody"/>
              <w:jc w:val="center"/>
            </w:pPr>
            <w:r>
              <w:t>2022</w:t>
            </w:r>
            <w:r>
              <w:br/>
              <w:t>(2021)</w:t>
            </w:r>
          </w:p>
        </w:tc>
        <w:tc>
          <w:tcPr>
            <w:tcW w:w="810" w:type="dxa"/>
            <w:tcBorders>
              <w:top w:val="single" w:sz="4" w:space="0" w:color="auto"/>
            </w:tcBorders>
            <w:vAlign w:val="bottom"/>
          </w:tcPr>
          <w:p w14:paraId="544EAA97" w14:textId="77777777" w:rsidR="00D71723" w:rsidRDefault="00D71723">
            <w:pPr>
              <w:pStyle w:val="TableBody"/>
              <w:jc w:val="center"/>
            </w:pPr>
            <w:r>
              <w:t>2021</w:t>
            </w:r>
            <w:r>
              <w:br/>
              <w:t>(2020)</w:t>
            </w:r>
          </w:p>
        </w:tc>
        <w:tc>
          <w:tcPr>
            <w:tcW w:w="810" w:type="dxa"/>
            <w:tcBorders>
              <w:top w:val="single" w:sz="4" w:space="0" w:color="auto"/>
            </w:tcBorders>
            <w:vAlign w:val="bottom"/>
          </w:tcPr>
          <w:p w14:paraId="68F332BA" w14:textId="77777777" w:rsidR="00D71723" w:rsidRDefault="00D71723">
            <w:pPr>
              <w:pStyle w:val="TableBody"/>
              <w:jc w:val="center"/>
            </w:pPr>
            <w:r>
              <w:t>2020</w:t>
            </w:r>
            <w:r>
              <w:br/>
              <w:t>(2019)</w:t>
            </w:r>
          </w:p>
        </w:tc>
        <w:tc>
          <w:tcPr>
            <w:tcW w:w="810" w:type="dxa"/>
            <w:tcBorders>
              <w:top w:val="single" w:sz="4" w:space="0" w:color="auto"/>
            </w:tcBorders>
            <w:vAlign w:val="bottom"/>
          </w:tcPr>
          <w:p w14:paraId="54EDFB89" w14:textId="77777777" w:rsidR="00D71723" w:rsidRDefault="00D71723">
            <w:pPr>
              <w:pStyle w:val="TableBody"/>
              <w:jc w:val="center"/>
            </w:pPr>
            <w:r>
              <w:t>2019</w:t>
            </w:r>
            <w:r>
              <w:br/>
              <w:t>(2018)</w:t>
            </w:r>
          </w:p>
        </w:tc>
        <w:tc>
          <w:tcPr>
            <w:tcW w:w="810" w:type="dxa"/>
            <w:tcBorders>
              <w:top w:val="single" w:sz="4" w:space="0" w:color="auto"/>
            </w:tcBorders>
            <w:vAlign w:val="bottom"/>
          </w:tcPr>
          <w:p w14:paraId="48D79B2C" w14:textId="77777777" w:rsidR="00D71723" w:rsidRDefault="00D71723">
            <w:pPr>
              <w:pStyle w:val="TableBody"/>
              <w:jc w:val="center"/>
            </w:pPr>
            <w:r>
              <w:t>2018</w:t>
            </w:r>
            <w:r>
              <w:br/>
              <w:t>(2017)</w:t>
            </w:r>
          </w:p>
        </w:tc>
        <w:tc>
          <w:tcPr>
            <w:tcW w:w="990" w:type="dxa"/>
            <w:tcBorders>
              <w:top w:val="single" w:sz="4" w:space="0" w:color="auto"/>
            </w:tcBorders>
            <w:vAlign w:val="bottom"/>
          </w:tcPr>
          <w:p w14:paraId="1268D01D" w14:textId="77777777" w:rsidR="00D71723" w:rsidRDefault="00D71723">
            <w:pPr>
              <w:pStyle w:val="TableBody"/>
              <w:jc w:val="center"/>
            </w:pPr>
            <w:r>
              <w:t>2017</w:t>
            </w:r>
            <w:r>
              <w:br/>
              <w:t>(2016)</w:t>
            </w:r>
          </w:p>
        </w:tc>
      </w:tr>
      <w:tr w:rsidR="0023580B" w14:paraId="71F34090" w14:textId="77777777" w:rsidTr="0023580B">
        <w:tc>
          <w:tcPr>
            <w:tcW w:w="1800" w:type="dxa"/>
          </w:tcPr>
          <w:p w14:paraId="7CF91B3C" w14:textId="66F93200" w:rsidR="0023580B" w:rsidRDefault="0023580B" w:rsidP="0023580B">
            <w:pPr>
              <w:pStyle w:val="TableBody"/>
            </w:pPr>
            <w:r w:rsidRPr="008B5506">
              <w:t>District’s proportion of the net OPEB (asset)</w:t>
            </w:r>
          </w:p>
        </w:tc>
        <w:tc>
          <w:tcPr>
            <w:tcW w:w="810" w:type="dxa"/>
          </w:tcPr>
          <w:p w14:paraId="7B96C115" w14:textId="77777777" w:rsidR="0023580B" w:rsidRPr="006D5F29" w:rsidRDefault="0023580B" w:rsidP="0023580B">
            <w:pPr>
              <w:pStyle w:val="TableBody"/>
              <w:jc w:val="right"/>
              <w:rPr>
                <w:rStyle w:val="UpdatedThisYear"/>
              </w:rPr>
            </w:pPr>
            <w:r w:rsidRPr="006D5F29">
              <w:rPr>
                <w:rStyle w:val="UpdatedThisYear"/>
              </w:rPr>
              <w:t>%</w:t>
            </w:r>
          </w:p>
        </w:tc>
        <w:tc>
          <w:tcPr>
            <w:tcW w:w="810" w:type="dxa"/>
          </w:tcPr>
          <w:p w14:paraId="617A3F3C" w14:textId="77777777" w:rsidR="0023580B" w:rsidRDefault="0023580B" w:rsidP="0023580B">
            <w:pPr>
              <w:pStyle w:val="TableBody"/>
              <w:jc w:val="right"/>
            </w:pPr>
            <w:r>
              <w:t>%</w:t>
            </w:r>
          </w:p>
        </w:tc>
        <w:tc>
          <w:tcPr>
            <w:tcW w:w="810" w:type="dxa"/>
          </w:tcPr>
          <w:p w14:paraId="29D8BD56" w14:textId="77777777" w:rsidR="0023580B" w:rsidRDefault="0023580B" w:rsidP="0023580B">
            <w:pPr>
              <w:pStyle w:val="TableBody"/>
              <w:jc w:val="right"/>
            </w:pPr>
            <w:r>
              <w:t>%</w:t>
            </w:r>
          </w:p>
        </w:tc>
        <w:tc>
          <w:tcPr>
            <w:tcW w:w="810" w:type="dxa"/>
          </w:tcPr>
          <w:p w14:paraId="7AE44C3A" w14:textId="77777777" w:rsidR="0023580B" w:rsidRDefault="0023580B" w:rsidP="0023580B">
            <w:pPr>
              <w:pStyle w:val="TableBody"/>
              <w:jc w:val="right"/>
            </w:pPr>
            <w:r>
              <w:t>%</w:t>
            </w:r>
          </w:p>
        </w:tc>
        <w:tc>
          <w:tcPr>
            <w:tcW w:w="810" w:type="dxa"/>
          </w:tcPr>
          <w:p w14:paraId="234D51EC" w14:textId="77777777" w:rsidR="0023580B" w:rsidRDefault="0023580B" w:rsidP="0023580B">
            <w:pPr>
              <w:pStyle w:val="TableBody"/>
              <w:jc w:val="right"/>
            </w:pPr>
            <w:r>
              <w:t>%</w:t>
            </w:r>
          </w:p>
        </w:tc>
        <w:tc>
          <w:tcPr>
            <w:tcW w:w="810" w:type="dxa"/>
          </w:tcPr>
          <w:p w14:paraId="684C8028" w14:textId="77777777" w:rsidR="0023580B" w:rsidRDefault="0023580B" w:rsidP="0023580B">
            <w:pPr>
              <w:pStyle w:val="TableBody"/>
              <w:jc w:val="right"/>
            </w:pPr>
            <w:r>
              <w:t>%</w:t>
            </w:r>
          </w:p>
        </w:tc>
        <w:tc>
          <w:tcPr>
            <w:tcW w:w="810" w:type="dxa"/>
          </w:tcPr>
          <w:p w14:paraId="59DD6BED" w14:textId="77777777" w:rsidR="0023580B" w:rsidRDefault="0023580B" w:rsidP="0023580B">
            <w:pPr>
              <w:pStyle w:val="TableBody"/>
              <w:jc w:val="right"/>
            </w:pPr>
            <w:r>
              <w:t>%</w:t>
            </w:r>
          </w:p>
        </w:tc>
        <w:tc>
          <w:tcPr>
            <w:tcW w:w="810" w:type="dxa"/>
          </w:tcPr>
          <w:p w14:paraId="1E82446F" w14:textId="77777777" w:rsidR="0023580B" w:rsidRDefault="0023580B" w:rsidP="0023580B">
            <w:pPr>
              <w:pStyle w:val="TableBody"/>
              <w:jc w:val="right"/>
            </w:pPr>
            <w:r>
              <w:t>%</w:t>
            </w:r>
          </w:p>
        </w:tc>
        <w:tc>
          <w:tcPr>
            <w:tcW w:w="810" w:type="dxa"/>
          </w:tcPr>
          <w:p w14:paraId="068807EE" w14:textId="77777777" w:rsidR="0023580B" w:rsidRDefault="0023580B" w:rsidP="0023580B">
            <w:pPr>
              <w:pStyle w:val="TableBody"/>
              <w:jc w:val="right"/>
            </w:pPr>
            <w:r>
              <w:t>%</w:t>
            </w:r>
          </w:p>
        </w:tc>
        <w:tc>
          <w:tcPr>
            <w:tcW w:w="990" w:type="dxa"/>
          </w:tcPr>
          <w:p w14:paraId="2BA4F261" w14:textId="22D46002" w:rsidR="0023580B" w:rsidRDefault="0023580B" w:rsidP="0023580B">
            <w:pPr>
              <w:pStyle w:val="TableBody"/>
              <w:jc w:val="center"/>
            </w:pPr>
            <w:r>
              <w:rPr>
                <w:spacing w:val="-4"/>
              </w:rPr>
              <w:t xml:space="preserve">Information </w:t>
            </w:r>
            <w:r w:rsidRPr="001D7F3B">
              <w:rPr>
                <w:spacing w:val="-4"/>
              </w:rPr>
              <w:t>Not Available</w:t>
            </w:r>
          </w:p>
        </w:tc>
      </w:tr>
      <w:tr w:rsidR="0023580B" w14:paraId="49CB2B86" w14:textId="77777777" w:rsidTr="0023580B">
        <w:tc>
          <w:tcPr>
            <w:tcW w:w="1800" w:type="dxa"/>
          </w:tcPr>
          <w:p w14:paraId="1C00BF8A" w14:textId="7C1578F1" w:rsidR="0023580B" w:rsidRDefault="0023580B" w:rsidP="0023580B">
            <w:pPr>
              <w:pStyle w:val="TableBody"/>
            </w:pPr>
            <w:r w:rsidRPr="008B5506">
              <w:t>District’s proportionate share of the net OPEB (asset)</w:t>
            </w:r>
          </w:p>
        </w:tc>
        <w:tc>
          <w:tcPr>
            <w:tcW w:w="810" w:type="dxa"/>
          </w:tcPr>
          <w:p w14:paraId="63C0C1E9" w14:textId="77777777" w:rsidR="0023580B" w:rsidRPr="006D5F29" w:rsidRDefault="0023580B" w:rsidP="0023580B">
            <w:pPr>
              <w:pStyle w:val="TableBody"/>
              <w:rPr>
                <w:rStyle w:val="UpdatedThisYear"/>
              </w:rPr>
            </w:pPr>
            <w:r w:rsidRPr="006D5F29">
              <w:rPr>
                <w:rStyle w:val="UpdatedThisYear"/>
              </w:rPr>
              <w:t>$</w:t>
            </w:r>
          </w:p>
        </w:tc>
        <w:tc>
          <w:tcPr>
            <w:tcW w:w="810" w:type="dxa"/>
          </w:tcPr>
          <w:p w14:paraId="74DBEAFF" w14:textId="77777777" w:rsidR="0023580B" w:rsidRDefault="0023580B" w:rsidP="0023580B">
            <w:pPr>
              <w:pStyle w:val="TableBody"/>
            </w:pPr>
            <w:r>
              <w:t>$</w:t>
            </w:r>
          </w:p>
        </w:tc>
        <w:tc>
          <w:tcPr>
            <w:tcW w:w="810" w:type="dxa"/>
          </w:tcPr>
          <w:p w14:paraId="33D3334C" w14:textId="77777777" w:rsidR="0023580B" w:rsidRDefault="0023580B" w:rsidP="0023580B">
            <w:pPr>
              <w:pStyle w:val="TableBody"/>
            </w:pPr>
            <w:r>
              <w:t>$</w:t>
            </w:r>
          </w:p>
        </w:tc>
        <w:tc>
          <w:tcPr>
            <w:tcW w:w="810" w:type="dxa"/>
          </w:tcPr>
          <w:p w14:paraId="4863AB6C" w14:textId="77777777" w:rsidR="0023580B" w:rsidRDefault="0023580B" w:rsidP="0023580B">
            <w:pPr>
              <w:pStyle w:val="TableBody"/>
            </w:pPr>
            <w:r>
              <w:t>$</w:t>
            </w:r>
          </w:p>
        </w:tc>
        <w:tc>
          <w:tcPr>
            <w:tcW w:w="810" w:type="dxa"/>
          </w:tcPr>
          <w:p w14:paraId="32B42CA5" w14:textId="77777777" w:rsidR="0023580B" w:rsidRDefault="0023580B" w:rsidP="0023580B">
            <w:pPr>
              <w:pStyle w:val="TableBody"/>
            </w:pPr>
            <w:r>
              <w:t>$</w:t>
            </w:r>
          </w:p>
        </w:tc>
        <w:tc>
          <w:tcPr>
            <w:tcW w:w="810" w:type="dxa"/>
          </w:tcPr>
          <w:p w14:paraId="45218AAF" w14:textId="77777777" w:rsidR="0023580B" w:rsidRDefault="0023580B" w:rsidP="0023580B">
            <w:pPr>
              <w:pStyle w:val="TableBody"/>
            </w:pPr>
            <w:r>
              <w:t>$</w:t>
            </w:r>
          </w:p>
        </w:tc>
        <w:tc>
          <w:tcPr>
            <w:tcW w:w="810" w:type="dxa"/>
          </w:tcPr>
          <w:p w14:paraId="32D24620" w14:textId="77777777" w:rsidR="0023580B" w:rsidRDefault="0023580B" w:rsidP="0023580B">
            <w:pPr>
              <w:pStyle w:val="TableBody"/>
            </w:pPr>
            <w:r>
              <w:t>$</w:t>
            </w:r>
          </w:p>
        </w:tc>
        <w:tc>
          <w:tcPr>
            <w:tcW w:w="810" w:type="dxa"/>
          </w:tcPr>
          <w:p w14:paraId="47D8F857" w14:textId="77777777" w:rsidR="0023580B" w:rsidRDefault="0023580B" w:rsidP="0023580B">
            <w:pPr>
              <w:pStyle w:val="TableBody"/>
            </w:pPr>
            <w:r>
              <w:t>$</w:t>
            </w:r>
          </w:p>
        </w:tc>
        <w:tc>
          <w:tcPr>
            <w:tcW w:w="810" w:type="dxa"/>
          </w:tcPr>
          <w:p w14:paraId="69BBFCB7" w14:textId="77777777" w:rsidR="0023580B" w:rsidRDefault="0023580B" w:rsidP="0023580B">
            <w:pPr>
              <w:pStyle w:val="TableBody"/>
            </w:pPr>
            <w:r>
              <w:t>$</w:t>
            </w:r>
          </w:p>
        </w:tc>
        <w:tc>
          <w:tcPr>
            <w:tcW w:w="990" w:type="dxa"/>
          </w:tcPr>
          <w:p w14:paraId="6BDAF3E3" w14:textId="20D757C8" w:rsidR="0023580B" w:rsidRDefault="0023580B" w:rsidP="0023580B">
            <w:pPr>
              <w:pStyle w:val="TableBody"/>
              <w:jc w:val="center"/>
            </w:pPr>
            <w:r>
              <w:rPr>
                <w:spacing w:val="-4"/>
              </w:rPr>
              <w:t xml:space="preserve">Information </w:t>
            </w:r>
            <w:r w:rsidRPr="001D7F3B">
              <w:rPr>
                <w:spacing w:val="-4"/>
              </w:rPr>
              <w:t>Not Available</w:t>
            </w:r>
          </w:p>
        </w:tc>
      </w:tr>
      <w:tr w:rsidR="0023580B" w14:paraId="5A2D145E" w14:textId="77777777" w:rsidTr="0023580B">
        <w:tc>
          <w:tcPr>
            <w:tcW w:w="1800" w:type="dxa"/>
          </w:tcPr>
          <w:p w14:paraId="1251886D" w14:textId="1432D0DE" w:rsidR="0023580B" w:rsidRDefault="0023580B" w:rsidP="0023580B">
            <w:pPr>
              <w:pStyle w:val="TableBody"/>
            </w:pPr>
            <w:r w:rsidRPr="008B5506">
              <w:t>District’s covered payroll</w:t>
            </w:r>
          </w:p>
        </w:tc>
        <w:tc>
          <w:tcPr>
            <w:tcW w:w="810" w:type="dxa"/>
          </w:tcPr>
          <w:p w14:paraId="5CEB81C8" w14:textId="77777777" w:rsidR="0023580B" w:rsidRPr="006D5F29" w:rsidRDefault="0023580B" w:rsidP="0023580B">
            <w:pPr>
              <w:pStyle w:val="TableBody"/>
              <w:rPr>
                <w:rStyle w:val="UpdatedThisYear"/>
              </w:rPr>
            </w:pPr>
            <w:r w:rsidRPr="006D5F29">
              <w:rPr>
                <w:rStyle w:val="UpdatedThisYear"/>
              </w:rPr>
              <w:t>$</w:t>
            </w:r>
          </w:p>
        </w:tc>
        <w:tc>
          <w:tcPr>
            <w:tcW w:w="810" w:type="dxa"/>
          </w:tcPr>
          <w:p w14:paraId="51DEBABC" w14:textId="77777777" w:rsidR="0023580B" w:rsidRDefault="0023580B" w:rsidP="0023580B">
            <w:pPr>
              <w:pStyle w:val="TableBody"/>
            </w:pPr>
            <w:r>
              <w:t>$</w:t>
            </w:r>
          </w:p>
        </w:tc>
        <w:tc>
          <w:tcPr>
            <w:tcW w:w="810" w:type="dxa"/>
          </w:tcPr>
          <w:p w14:paraId="68AE9968" w14:textId="77777777" w:rsidR="0023580B" w:rsidRDefault="0023580B" w:rsidP="0023580B">
            <w:pPr>
              <w:pStyle w:val="TableBody"/>
            </w:pPr>
            <w:r>
              <w:t>$</w:t>
            </w:r>
          </w:p>
        </w:tc>
        <w:tc>
          <w:tcPr>
            <w:tcW w:w="810" w:type="dxa"/>
          </w:tcPr>
          <w:p w14:paraId="0D402631" w14:textId="77777777" w:rsidR="0023580B" w:rsidRDefault="0023580B" w:rsidP="0023580B">
            <w:pPr>
              <w:pStyle w:val="TableBody"/>
            </w:pPr>
            <w:r>
              <w:t>$</w:t>
            </w:r>
          </w:p>
        </w:tc>
        <w:tc>
          <w:tcPr>
            <w:tcW w:w="810" w:type="dxa"/>
          </w:tcPr>
          <w:p w14:paraId="7105DF7E" w14:textId="77777777" w:rsidR="0023580B" w:rsidRDefault="0023580B" w:rsidP="0023580B">
            <w:pPr>
              <w:pStyle w:val="TableBody"/>
            </w:pPr>
            <w:r>
              <w:t>$</w:t>
            </w:r>
          </w:p>
        </w:tc>
        <w:tc>
          <w:tcPr>
            <w:tcW w:w="810" w:type="dxa"/>
          </w:tcPr>
          <w:p w14:paraId="095BDFBC" w14:textId="77777777" w:rsidR="0023580B" w:rsidRDefault="0023580B" w:rsidP="0023580B">
            <w:pPr>
              <w:pStyle w:val="TableBody"/>
            </w:pPr>
            <w:r>
              <w:t>$</w:t>
            </w:r>
          </w:p>
        </w:tc>
        <w:tc>
          <w:tcPr>
            <w:tcW w:w="810" w:type="dxa"/>
          </w:tcPr>
          <w:p w14:paraId="24A2E59F" w14:textId="77777777" w:rsidR="0023580B" w:rsidRDefault="0023580B" w:rsidP="0023580B">
            <w:pPr>
              <w:pStyle w:val="TableBody"/>
            </w:pPr>
            <w:r>
              <w:t>$</w:t>
            </w:r>
          </w:p>
        </w:tc>
        <w:tc>
          <w:tcPr>
            <w:tcW w:w="810" w:type="dxa"/>
          </w:tcPr>
          <w:p w14:paraId="184FD2B1" w14:textId="77777777" w:rsidR="0023580B" w:rsidRDefault="0023580B" w:rsidP="0023580B">
            <w:pPr>
              <w:pStyle w:val="TableBody"/>
            </w:pPr>
            <w:r>
              <w:t>$</w:t>
            </w:r>
          </w:p>
        </w:tc>
        <w:tc>
          <w:tcPr>
            <w:tcW w:w="810" w:type="dxa"/>
          </w:tcPr>
          <w:p w14:paraId="4952802E" w14:textId="77777777" w:rsidR="0023580B" w:rsidRDefault="0023580B" w:rsidP="0023580B">
            <w:pPr>
              <w:pStyle w:val="TableBody"/>
            </w:pPr>
            <w:r>
              <w:t>$</w:t>
            </w:r>
          </w:p>
        </w:tc>
        <w:tc>
          <w:tcPr>
            <w:tcW w:w="990" w:type="dxa"/>
          </w:tcPr>
          <w:p w14:paraId="7D0C412B" w14:textId="7C7CD41D" w:rsidR="0023580B" w:rsidRDefault="0023580B" w:rsidP="0023580B">
            <w:pPr>
              <w:pStyle w:val="TableBody"/>
              <w:jc w:val="center"/>
            </w:pPr>
            <w:r>
              <w:rPr>
                <w:spacing w:val="-4"/>
              </w:rPr>
              <w:t xml:space="preserve">Information </w:t>
            </w:r>
            <w:r w:rsidRPr="001D7F3B">
              <w:rPr>
                <w:spacing w:val="-4"/>
              </w:rPr>
              <w:t>Not Available</w:t>
            </w:r>
          </w:p>
        </w:tc>
      </w:tr>
      <w:tr w:rsidR="0023580B" w14:paraId="4A280F06" w14:textId="77777777" w:rsidTr="0023580B">
        <w:tc>
          <w:tcPr>
            <w:tcW w:w="1800" w:type="dxa"/>
          </w:tcPr>
          <w:p w14:paraId="0E733CD5" w14:textId="5FFE0348" w:rsidR="0023580B" w:rsidRDefault="0023580B" w:rsidP="0023580B">
            <w:pPr>
              <w:pStyle w:val="TableBody"/>
            </w:pPr>
            <w:r w:rsidRPr="008B5506">
              <w:t>District’s proportionate share of the net OPEB (asset) as a percentage of its covered payroll</w:t>
            </w:r>
          </w:p>
        </w:tc>
        <w:tc>
          <w:tcPr>
            <w:tcW w:w="810" w:type="dxa"/>
          </w:tcPr>
          <w:p w14:paraId="75F17352" w14:textId="77777777" w:rsidR="0023580B" w:rsidRPr="006D5F29" w:rsidRDefault="0023580B" w:rsidP="0023580B">
            <w:pPr>
              <w:pStyle w:val="TableBody"/>
              <w:jc w:val="right"/>
              <w:rPr>
                <w:rStyle w:val="UpdatedThisYear"/>
              </w:rPr>
            </w:pPr>
            <w:r w:rsidRPr="006D5F29">
              <w:rPr>
                <w:rStyle w:val="UpdatedThisYear"/>
              </w:rPr>
              <w:t>%</w:t>
            </w:r>
          </w:p>
        </w:tc>
        <w:tc>
          <w:tcPr>
            <w:tcW w:w="810" w:type="dxa"/>
          </w:tcPr>
          <w:p w14:paraId="4AE1F69E" w14:textId="77777777" w:rsidR="0023580B" w:rsidRDefault="0023580B" w:rsidP="0023580B">
            <w:pPr>
              <w:pStyle w:val="TableBody"/>
              <w:jc w:val="right"/>
            </w:pPr>
            <w:r>
              <w:t>%</w:t>
            </w:r>
          </w:p>
        </w:tc>
        <w:tc>
          <w:tcPr>
            <w:tcW w:w="810" w:type="dxa"/>
          </w:tcPr>
          <w:p w14:paraId="59BEDF8B" w14:textId="77777777" w:rsidR="0023580B" w:rsidRDefault="0023580B" w:rsidP="0023580B">
            <w:pPr>
              <w:pStyle w:val="TableBody"/>
              <w:jc w:val="right"/>
            </w:pPr>
            <w:r>
              <w:t>%</w:t>
            </w:r>
          </w:p>
        </w:tc>
        <w:tc>
          <w:tcPr>
            <w:tcW w:w="810" w:type="dxa"/>
          </w:tcPr>
          <w:p w14:paraId="0A92B0AA" w14:textId="77777777" w:rsidR="0023580B" w:rsidRDefault="0023580B" w:rsidP="0023580B">
            <w:pPr>
              <w:pStyle w:val="TableBody"/>
              <w:jc w:val="right"/>
            </w:pPr>
            <w:r>
              <w:t>%</w:t>
            </w:r>
          </w:p>
        </w:tc>
        <w:tc>
          <w:tcPr>
            <w:tcW w:w="810" w:type="dxa"/>
          </w:tcPr>
          <w:p w14:paraId="38902314" w14:textId="77777777" w:rsidR="0023580B" w:rsidRDefault="0023580B" w:rsidP="0023580B">
            <w:pPr>
              <w:pStyle w:val="TableBody"/>
              <w:jc w:val="right"/>
            </w:pPr>
            <w:r>
              <w:t>%</w:t>
            </w:r>
          </w:p>
        </w:tc>
        <w:tc>
          <w:tcPr>
            <w:tcW w:w="810" w:type="dxa"/>
          </w:tcPr>
          <w:p w14:paraId="0C9E8E62" w14:textId="77777777" w:rsidR="0023580B" w:rsidRDefault="0023580B" w:rsidP="0023580B">
            <w:pPr>
              <w:pStyle w:val="TableBody"/>
              <w:jc w:val="right"/>
            </w:pPr>
            <w:r>
              <w:t>%</w:t>
            </w:r>
          </w:p>
        </w:tc>
        <w:tc>
          <w:tcPr>
            <w:tcW w:w="810" w:type="dxa"/>
          </w:tcPr>
          <w:p w14:paraId="39C91075" w14:textId="77777777" w:rsidR="0023580B" w:rsidRDefault="0023580B" w:rsidP="0023580B">
            <w:pPr>
              <w:pStyle w:val="TableBody"/>
              <w:jc w:val="right"/>
            </w:pPr>
            <w:r>
              <w:t>%</w:t>
            </w:r>
          </w:p>
        </w:tc>
        <w:tc>
          <w:tcPr>
            <w:tcW w:w="810" w:type="dxa"/>
          </w:tcPr>
          <w:p w14:paraId="71891D96" w14:textId="77777777" w:rsidR="0023580B" w:rsidRDefault="0023580B" w:rsidP="0023580B">
            <w:pPr>
              <w:pStyle w:val="TableBody"/>
              <w:jc w:val="right"/>
            </w:pPr>
            <w:r>
              <w:t>%</w:t>
            </w:r>
          </w:p>
        </w:tc>
        <w:tc>
          <w:tcPr>
            <w:tcW w:w="810" w:type="dxa"/>
          </w:tcPr>
          <w:p w14:paraId="3440EF77" w14:textId="77777777" w:rsidR="0023580B" w:rsidRDefault="0023580B" w:rsidP="0023580B">
            <w:pPr>
              <w:pStyle w:val="TableBody"/>
              <w:jc w:val="right"/>
            </w:pPr>
            <w:r>
              <w:t>%</w:t>
            </w:r>
          </w:p>
        </w:tc>
        <w:tc>
          <w:tcPr>
            <w:tcW w:w="990" w:type="dxa"/>
          </w:tcPr>
          <w:p w14:paraId="3A2F7854" w14:textId="17686F13" w:rsidR="0023580B" w:rsidRDefault="0023580B" w:rsidP="0023580B">
            <w:pPr>
              <w:pStyle w:val="TableBody"/>
              <w:jc w:val="center"/>
            </w:pPr>
            <w:r>
              <w:rPr>
                <w:spacing w:val="-4"/>
              </w:rPr>
              <w:t xml:space="preserve">Information </w:t>
            </w:r>
            <w:r w:rsidRPr="001D7F3B">
              <w:rPr>
                <w:spacing w:val="-4"/>
              </w:rPr>
              <w:t>Not Available</w:t>
            </w:r>
          </w:p>
        </w:tc>
      </w:tr>
      <w:tr w:rsidR="0023580B" w14:paraId="51AD2135" w14:textId="77777777" w:rsidTr="0023580B">
        <w:tc>
          <w:tcPr>
            <w:tcW w:w="1800" w:type="dxa"/>
          </w:tcPr>
          <w:p w14:paraId="7DD53138" w14:textId="1CE1296D" w:rsidR="0023580B" w:rsidRDefault="0023580B" w:rsidP="0023580B">
            <w:pPr>
              <w:pStyle w:val="TableBody"/>
            </w:pPr>
            <w:r w:rsidRPr="008B5506">
              <w:t>Plan fiduciary net position as a percentage of the total OPEB liability</w:t>
            </w:r>
          </w:p>
        </w:tc>
        <w:tc>
          <w:tcPr>
            <w:tcW w:w="810" w:type="dxa"/>
          </w:tcPr>
          <w:p w14:paraId="76CE1B97" w14:textId="78B2EEC1" w:rsidR="0023580B" w:rsidRPr="0083364B" w:rsidRDefault="0023580B" w:rsidP="0023580B">
            <w:pPr>
              <w:pStyle w:val="TableBody"/>
              <w:jc w:val="center"/>
              <w:rPr>
                <w:rStyle w:val="UpdatedThisYear"/>
                <w:spacing w:val="-4"/>
              </w:rPr>
            </w:pPr>
            <w:r w:rsidRPr="0083364B">
              <w:rPr>
                <w:rStyle w:val="UpdatedThisYear"/>
                <w:spacing w:val="-4"/>
              </w:rPr>
              <w:t>144.12%</w:t>
            </w:r>
          </w:p>
        </w:tc>
        <w:tc>
          <w:tcPr>
            <w:tcW w:w="810" w:type="dxa"/>
          </w:tcPr>
          <w:p w14:paraId="5C055F92" w14:textId="4F3DA17F" w:rsidR="0023580B" w:rsidRPr="0083364B" w:rsidRDefault="0023580B" w:rsidP="0023580B">
            <w:pPr>
              <w:pStyle w:val="TableBody"/>
              <w:jc w:val="right"/>
              <w:rPr>
                <w:spacing w:val="-4"/>
              </w:rPr>
            </w:pPr>
            <w:r w:rsidRPr="0083364B">
              <w:rPr>
                <w:spacing w:val="-4"/>
              </w:rPr>
              <w:t>137.51%</w:t>
            </w:r>
          </w:p>
        </w:tc>
        <w:tc>
          <w:tcPr>
            <w:tcW w:w="810" w:type="dxa"/>
          </w:tcPr>
          <w:p w14:paraId="55305DA6" w14:textId="55E6F4C2" w:rsidR="0023580B" w:rsidRPr="0083364B" w:rsidRDefault="0023580B" w:rsidP="0023580B">
            <w:pPr>
              <w:pStyle w:val="TableBody"/>
              <w:jc w:val="right"/>
              <w:rPr>
                <w:spacing w:val="-4"/>
              </w:rPr>
            </w:pPr>
            <w:r w:rsidRPr="0083364B">
              <w:rPr>
                <w:spacing w:val="-4"/>
              </w:rPr>
              <w:t>134.37%</w:t>
            </w:r>
          </w:p>
        </w:tc>
        <w:tc>
          <w:tcPr>
            <w:tcW w:w="810" w:type="dxa"/>
          </w:tcPr>
          <w:p w14:paraId="3B857B94" w14:textId="428BBC17" w:rsidR="0023580B" w:rsidRPr="0083364B" w:rsidRDefault="0023580B" w:rsidP="0023580B">
            <w:pPr>
              <w:pStyle w:val="TableBody"/>
              <w:jc w:val="right"/>
              <w:rPr>
                <w:spacing w:val="-4"/>
              </w:rPr>
            </w:pPr>
            <w:r w:rsidRPr="0083364B">
              <w:rPr>
                <w:spacing w:val="-4"/>
              </w:rPr>
              <w:t xml:space="preserve">137.79% </w:t>
            </w:r>
          </w:p>
        </w:tc>
        <w:tc>
          <w:tcPr>
            <w:tcW w:w="810" w:type="dxa"/>
          </w:tcPr>
          <w:p w14:paraId="0AE2A12E" w14:textId="243A8DB7" w:rsidR="0023580B" w:rsidRPr="0083364B" w:rsidRDefault="0023580B" w:rsidP="0023580B">
            <w:pPr>
              <w:pStyle w:val="TableBody"/>
              <w:jc w:val="right"/>
              <w:rPr>
                <w:spacing w:val="-4"/>
              </w:rPr>
            </w:pPr>
            <w:r w:rsidRPr="0083364B">
              <w:rPr>
                <w:spacing w:val="-4"/>
              </w:rPr>
              <w:t>130.24%</w:t>
            </w:r>
          </w:p>
        </w:tc>
        <w:tc>
          <w:tcPr>
            <w:tcW w:w="810" w:type="dxa"/>
          </w:tcPr>
          <w:p w14:paraId="334E0EF8" w14:textId="27CDA3A7" w:rsidR="0023580B" w:rsidRPr="0083364B" w:rsidRDefault="0023580B" w:rsidP="0023580B">
            <w:pPr>
              <w:pStyle w:val="TableBody"/>
              <w:jc w:val="right"/>
              <w:rPr>
                <w:spacing w:val="-4"/>
              </w:rPr>
            </w:pPr>
            <w:r w:rsidRPr="0083364B">
              <w:rPr>
                <w:spacing w:val="-4"/>
              </w:rPr>
              <w:t>104.33%</w:t>
            </w:r>
          </w:p>
        </w:tc>
        <w:tc>
          <w:tcPr>
            <w:tcW w:w="810" w:type="dxa"/>
          </w:tcPr>
          <w:p w14:paraId="54A10ED8" w14:textId="44FEF4BF" w:rsidR="0023580B" w:rsidRPr="0083364B" w:rsidRDefault="0023580B" w:rsidP="0023580B">
            <w:pPr>
              <w:pStyle w:val="TableBody"/>
              <w:jc w:val="right"/>
              <w:rPr>
                <w:spacing w:val="-4"/>
              </w:rPr>
            </w:pPr>
            <w:r w:rsidRPr="0083364B">
              <w:rPr>
                <w:spacing w:val="-4"/>
              </w:rPr>
              <w:t>101.62%</w:t>
            </w:r>
          </w:p>
        </w:tc>
        <w:tc>
          <w:tcPr>
            <w:tcW w:w="810" w:type="dxa"/>
          </w:tcPr>
          <w:p w14:paraId="41C34AA3" w14:textId="59C5CB9B" w:rsidR="0023580B" w:rsidRPr="0083364B" w:rsidRDefault="0023580B" w:rsidP="0023580B">
            <w:pPr>
              <w:pStyle w:val="TableBody"/>
              <w:jc w:val="right"/>
              <w:rPr>
                <w:spacing w:val="-4"/>
              </w:rPr>
            </w:pPr>
            <w:r w:rsidRPr="0083364B">
              <w:rPr>
                <w:spacing w:val="-4"/>
              </w:rPr>
              <w:t>102.20%</w:t>
            </w:r>
          </w:p>
        </w:tc>
        <w:tc>
          <w:tcPr>
            <w:tcW w:w="810" w:type="dxa"/>
          </w:tcPr>
          <w:p w14:paraId="7C1324B4" w14:textId="3B14B2E8" w:rsidR="0023580B" w:rsidRPr="0083364B" w:rsidRDefault="0023580B" w:rsidP="0023580B">
            <w:pPr>
              <w:pStyle w:val="TableBody"/>
              <w:jc w:val="right"/>
              <w:rPr>
                <w:spacing w:val="-4"/>
              </w:rPr>
            </w:pPr>
            <w:r w:rsidRPr="0083364B">
              <w:rPr>
                <w:spacing w:val="-4"/>
              </w:rPr>
              <w:t>103.57%</w:t>
            </w:r>
          </w:p>
        </w:tc>
        <w:tc>
          <w:tcPr>
            <w:tcW w:w="990" w:type="dxa"/>
          </w:tcPr>
          <w:p w14:paraId="05741743" w14:textId="09B506D6" w:rsidR="0023580B" w:rsidRDefault="0023580B" w:rsidP="0023580B">
            <w:pPr>
              <w:pStyle w:val="TableBody"/>
              <w:jc w:val="center"/>
            </w:pPr>
            <w:r>
              <w:rPr>
                <w:spacing w:val="-4"/>
              </w:rPr>
              <w:t xml:space="preserve">Information </w:t>
            </w:r>
            <w:r w:rsidRPr="001D7F3B">
              <w:rPr>
                <w:spacing w:val="-4"/>
              </w:rPr>
              <w:t>Not Available</w:t>
            </w:r>
          </w:p>
        </w:tc>
      </w:tr>
    </w:tbl>
    <w:p w14:paraId="2B726A44" w14:textId="77777777" w:rsidR="00D5570E" w:rsidRPr="00196594" w:rsidRDefault="00D5570E" w:rsidP="00755E65">
      <w:pPr>
        <w:pStyle w:val="Heading3"/>
        <w:rPr>
          <w:sz w:val="28"/>
        </w:rPr>
      </w:pPr>
      <w:r w:rsidRPr="00196594">
        <w:rPr>
          <w:sz w:val="28"/>
        </w:rPr>
        <w:t>ASRS—Long-term disability</w:t>
      </w:r>
      <w:r w:rsidRPr="00196594">
        <w:rPr>
          <w:sz w:val="28"/>
        </w:rPr>
        <w:tab/>
      </w:r>
    </w:p>
    <w:tbl>
      <w:tblPr>
        <w:tblStyle w:val="TableGrid"/>
        <w:tblW w:w="0" w:type="auto"/>
        <w:tblLayout w:type="fixed"/>
        <w:tblCellMar>
          <w:left w:w="58" w:type="dxa"/>
          <w:right w:w="58" w:type="dxa"/>
        </w:tblCellMar>
        <w:tblLook w:val="04A0" w:firstRow="1" w:lastRow="0" w:firstColumn="1" w:lastColumn="0" w:noHBand="0" w:noVBand="1"/>
      </w:tblPr>
      <w:tblGrid>
        <w:gridCol w:w="1980"/>
        <w:gridCol w:w="810"/>
        <w:gridCol w:w="810"/>
        <w:gridCol w:w="810"/>
        <w:gridCol w:w="810"/>
        <w:gridCol w:w="810"/>
        <w:gridCol w:w="810"/>
        <w:gridCol w:w="810"/>
        <w:gridCol w:w="720"/>
        <w:gridCol w:w="720"/>
        <w:gridCol w:w="990"/>
      </w:tblGrid>
      <w:tr w:rsidR="0083364B" w14:paraId="4FEE5299" w14:textId="77777777" w:rsidTr="00536614">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7878F49D" w14:textId="77777777" w:rsidR="0083364B" w:rsidRDefault="0083364B">
            <w:pPr>
              <w:pStyle w:val="TableBody"/>
              <w:jc w:val="center"/>
            </w:pPr>
          </w:p>
        </w:tc>
        <w:tc>
          <w:tcPr>
            <w:tcW w:w="8100" w:type="dxa"/>
            <w:gridSpan w:val="10"/>
            <w:tcBorders>
              <w:bottom w:val="single" w:sz="4" w:space="0" w:color="auto"/>
            </w:tcBorders>
            <w:vAlign w:val="bottom"/>
          </w:tcPr>
          <w:p w14:paraId="534D1A14" w14:textId="77777777" w:rsidR="0083364B" w:rsidRDefault="0083364B">
            <w:pPr>
              <w:pStyle w:val="TableBody"/>
              <w:jc w:val="center"/>
            </w:pPr>
            <w:r>
              <w:t xml:space="preserve">Reporting fiscal year </w:t>
            </w:r>
            <w:r>
              <w:br/>
              <w:t>(Measurement date)</w:t>
            </w:r>
          </w:p>
        </w:tc>
      </w:tr>
      <w:tr w:rsidR="0083364B" w14:paraId="7287EB07" w14:textId="77777777" w:rsidTr="00384FB9">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04E38F8D" w14:textId="77777777" w:rsidR="0083364B" w:rsidRDefault="0083364B">
            <w:pPr>
              <w:pStyle w:val="TableBody"/>
              <w:jc w:val="center"/>
            </w:pPr>
          </w:p>
        </w:tc>
        <w:tc>
          <w:tcPr>
            <w:tcW w:w="810" w:type="dxa"/>
            <w:tcBorders>
              <w:top w:val="single" w:sz="4" w:space="0" w:color="auto"/>
            </w:tcBorders>
            <w:vAlign w:val="bottom"/>
          </w:tcPr>
          <w:p w14:paraId="2906D124" w14:textId="77777777" w:rsidR="0083364B" w:rsidRPr="006D5F29" w:rsidRDefault="0083364B">
            <w:pPr>
              <w:pStyle w:val="TableBody"/>
              <w:jc w:val="center"/>
              <w:rPr>
                <w:rStyle w:val="UpdatedThisYear"/>
              </w:rPr>
            </w:pPr>
            <w:r w:rsidRPr="006D5F29">
              <w:rPr>
                <w:rStyle w:val="UpdatedThisYear"/>
              </w:rPr>
              <w:t>2026</w:t>
            </w:r>
            <w:r w:rsidRPr="006D5F29">
              <w:rPr>
                <w:rStyle w:val="UpdatedThisYear"/>
              </w:rPr>
              <w:br/>
              <w:t>(2025)</w:t>
            </w:r>
          </w:p>
        </w:tc>
        <w:tc>
          <w:tcPr>
            <w:tcW w:w="810" w:type="dxa"/>
            <w:tcBorders>
              <w:top w:val="single" w:sz="4" w:space="0" w:color="auto"/>
            </w:tcBorders>
            <w:vAlign w:val="bottom"/>
          </w:tcPr>
          <w:p w14:paraId="05921F68" w14:textId="77777777" w:rsidR="0083364B" w:rsidRDefault="0083364B">
            <w:pPr>
              <w:pStyle w:val="TableBody"/>
              <w:jc w:val="center"/>
            </w:pPr>
            <w:r>
              <w:t>2025</w:t>
            </w:r>
            <w:r>
              <w:br/>
              <w:t>(2024)</w:t>
            </w:r>
          </w:p>
        </w:tc>
        <w:tc>
          <w:tcPr>
            <w:tcW w:w="810" w:type="dxa"/>
            <w:tcBorders>
              <w:top w:val="single" w:sz="4" w:space="0" w:color="auto"/>
            </w:tcBorders>
            <w:vAlign w:val="bottom"/>
          </w:tcPr>
          <w:p w14:paraId="51CB9DA4" w14:textId="77777777" w:rsidR="0083364B" w:rsidRDefault="0083364B">
            <w:pPr>
              <w:pStyle w:val="TableBody"/>
              <w:jc w:val="center"/>
            </w:pPr>
            <w:r>
              <w:t>2024</w:t>
            </w:r>
            <w:r>
              <w:br/>
              <w:t>(2023)</w:t>
            </w:r>
          </w:p>
        </w:tc>
        <w:tc>
          <w:tcPr>
            <w:tcW w:w="810" w:type="dxa"/>
            <w:tcBorders>
              <w:top w:val="single" w:sz="4" w:space="0" w:color="auto"/>
            </w:tcBorders>
            <w:vAlign w:val="bottom"/>
          </w:tcPr>
          <w:p w14:paraId="0B6B73A6" w14:textId="77777777" w:rsidR="0083364B" w:rsidRDefault="0083364B">
            <w:pPr>
              <w:pStyle w:val="TableBody"/>
              <w:jc w:val="center"/>
            </w:pPr>
            <w:r>
              <w:t>2023</w:t>
            </w:r>
            <w:r>
              <w:br/>
              <w:t>(2022)</w:t>
            </w:r>
          </w:p>
        </w:tc>
        <w:tc>
          <w:tcPr>
            <w:tcW w:w="810" w:type="dxa"/>
            <w:tcBorders>
              <w:top w:val="single" w:sz="4" w:space="0" w:color="auto"/>
            </w:tcBorders>
            <w:vAlign w:val="bottom"/>
          </w:tcPr>
          <w:p w14:paraId="34405D54" w14:textId="77777777" w:rsidR="0083364B" w:rsidRDefault="0083364B">
            <w:pPr>
              <w:pStyle w:val="TableBody"/>
              <w:jc w:val="center"/>
            </w:pPr>
            <w:r>
              <w:t>2022</w:t>
            </w:r>
            <w:r>
              <w:br/>
              <w:t>(2021)</w:t>
            </w:r>
          </w:p>
        </w:tc>
        <w:tc>
          <w:tcPr>
            <w:tcW w:w="810" w:type="dxa"/>
            <w:tcBorders>
              <w:top w:val="single" w:sz="4" w:space="0" w:color="auto"/>
            </w:tcBorders>
            <w:vAlign w:val="bottom"/>
          </w:tcPr>
          <w:p w14:paraId="244937EF" w14:textId="77777777" w:rsidR="0083364B" w:rsidRDefault="0083364B">
            <w:pPr>
              <w:pStyle w:val="TableBody"/>
              <w:jc w:val="center"/>
            </w:pPr>
            <w:r>
              <w:t>2021</w:t>
            </w:r>
            <w:r>
              <w:br/>
              <w:t>(2020)</w:t>
            </w:r>
          </w:p>
        </w:tc>
        <w:tc>
          <w:tcPr>
            <w:tcW w:w="810" w:type="dxa"/>
            <w:tcBorders>
              <w:top w:val="single" w:sz="4" w:space="0" w:color="auto"/>
            </w:tcBorders>
            <w:vAlign w:val="bottom"/>
          </w:tcPr>
          <w:p w14:paraId="27F38C30" w14:textId="77777777" w:rsidR="0083364B" w:rsidRDefault="0083364B">
            <w:pPr>
              <w:pStyle w:val="TableBody"/>
              <w:jc w:val="center"/>
            </w:pPr>
            <w:r>
              <w:t>2020</w:t>
            </w:r>
            <w:r>
              <w:br/>
              <w:t>(2019)</w:t>
            </w:r>
          </w:p>
        </w:tc>
        <w:tc>
          <w:tcPr>
            <w:tcW w:w="720" w:type="dxa"/>
            <w:tcBorders>
              <w:top w:val="single" w:sz="4" w:space="0" w:color="auto"/>
            </w:tcBorders>
            <w:vAlign w:val="bottom"/>
          </w:tcPr>
          <w:p w14:paraId="4555E867" w14:textId="77777777" w:rsidR="0083364B" w:rsidRDefault="0083364B">
            <w:pPr>
              <w:pStyle w:val="TableBody"/>
              <w:jc w:val="center"/>
            </w:pPr>
            <w:r>
              <w:t>2019</w:t>
            </w:r>
            <w:r>
              <w:br/>
              <w:t>(2018)</w:t>
            </w:r>
          </w:p>
        </w:tc>
        <w:tc>
          <w:tcPr>
            <w:tcW w:w="720" w:type="dxa"/>
            <w:tcBorders>
              <w:top w:val="single" w:sz="4" w:space="0" w:color="auto"/>
            </w:tcBorders>
            <w:vAlign w:val="bottom"/>
          </w:tcPr>
          <w:p w14:paraId="0BC17E87" w14:textId="77777777" w:rsidR="0083364B" w:rsidRDefault="0083364B">
            <w:pPr>
              <w:pStyle w:val="TableBody"/>
              <w:jc w:val="center"/>
            </w:pPr>
            <w:r>
              <w:t>2018</w:t>
            </w:r>
            <w:r>
              <w:br/>
              <w:t>(2017)</w:t>
            </w:r>
          </w:p>
        </w:tc>
        <w:tc>
          <w:tcPr>
            <w:tcW w:w="990" w:type="dxa"/>
            <w:tcBorders>
              <w:top w:val="single" w:sz="4" w:space="0" w:color="auto"/>
            </w:tcBorders>
            <w:vAlign w:val="bottom"/>
          </w:tcPr>
          <w:p w14:paraId="191FC2FC" w14:textId="77777777" w:rsidR="0083364B" w:rsidRDefault="0083364B">
            <w:pPr>
              <w:pStyle w:val="TableBody"/>
              <w:jc w:val="center"/>
            </w:pPr>
            <w:r>
              <w:t>2017</w:t>
            </w:r>
            <w:r>
              <w:br/>
              <w:t>(2016)</w:t>
            </w:r>
          </w:p>
        </w:tc>
      </w:tr>
      <w:tr w:rsidR="0023580B" w14:paraId="313751FF" w14:textId="77777777" w:rsidTr="00384FB9">
        <w:tc>
          <w:tcPr>
            <w:tcW w:w="1980" w:type="dxa"/>
          </w:tcPr>
          <w:p w14:paraId="63504F32" w14:textId="6888AB3B" w:rsidR="0023580B" w:rsidRDefault="0023580B" w:rsidP="0023580B">
            <w:pPr>
              <w:pStyle w:val="TableBody"/>
            </w:pPr>
            <w:r w:rsidRPr="00111107">
              <w:t>District’s proportion of the net OPEB liability</w:t>
            </w:r>
          </w:p>
        </w:tc>
        <w:tc>
          <w:tcPr>
            <w:tcW w:w="810" w:type="dxa"/>
          </w:tcPr>
          <w:p w14:paraId="1AFB217C" w14:textId="77777777" w:rsidR="0023580B" w:rsidRPr="006D5F29" w:rsidRDefault="0023580B" w:rsidP="0023580B">
            <w:pPr>
              <w:pStyle w:val="TableBody"/>
              <w:jc w:val="right"/>
              <w:rPr>
                <w:rStyle w:val="UpdatedThisYear"/>
              </w:rPr>
            </w:pPr>
            <w:r w:rsidRPr="006D5F29">
              <w:rPr>
                <w:rStyle w:val="UpdatedThisYear"/>
              </w:rPr>
              <w:t>%</w:t>
            </w:r>
          </w:p>
        </w:tc>
        <w:tc>
          <w:tcPr>
            <w:tcW w:w="810" w:type="dxa"/>
          </w:tcPr>
          <w:p w14:paraId="2F40503D" w14:textId="77777777" w:rsidR="0023580B" w:rsidRDefault="0023580B" w:rsidP="0023580B">
            <w:pPr>
              <w:pStyle w:val="TableBody"/>
              <w:jc w:val="right"/>
            </w:pPr>
            <w:r>
              <w:t>%</w:t>
            </w:r>
          </w:p>
        </w:tc>
        <w:tc>
          <w:tcPr>
            <w:tcW w:w="810" w:type="dxa"/>
          </w:tcPr>
          <w:p w14:paraId="515304DB" w14:textId="77777777" w:rsidR="0023580B" w:rsidRDefault="0023580B" w:rsidP="0023580B">
            <w:pPr>
              <w:pStyle w:val="TableBody"/>
              <w:jc w:val="right"/>
            </w:pPr>
            <w:r>
              <w:t>%</w:t>
            </w:r>
          </w:p>
        </w:tc>
        <w:tc>
          <w:tcPr>
            <w:tcW w:w="810" w:type="dxa"/>
          </w:tcPr>
          <w:p w14:paraId="78EE3772" w14:textId="77777777" w:rsidR="0023580B" w:rsidRDefault="0023580B" w:rsidP="0023580B">
            <w:pPr>
              <w:pStyle w:val="TableBody"/>
              <w:jc w:val="right"/>
            </w:pPr>
            <w:r>
              <w:t>%</w:t>
            </w:r>
          </w:p>
        </w:tc>
        <w:tc>
          <w:tcPr>
            <w:tcW w:w="810" w:type="dxa"/>
          </w:tcPr>
          <w:p w14:paraId="65D21436" w14:textId="77777777" w:rsidR="0023580B" w:rsidRDefault="0023580B" w:rsidP="0023580B">
            <w:pPr>
              <w:pStyle w:val="TableBody"/>
              <w:jc w:val="right"/>
            </w:pPr>
            <w:r>
              <w:t>%</w:t>
            </w:r>
          </w:p>
        </w:tc>
        <w:tc>
          <w:tcPr>
            <w:tcW w:w="810" w:type="dxa"/>
          </w:tcPr>
          <w:p w14:paraId="475E48F0" w14:textId="77777777" w:rsidR="0023580B" w:rsidRDefault="0023580B" w:rsidP="0023580B">
            <w:pPr>
              <w:pStyle w:val="TableBody"/>
              <w:jc w:val="right"/>
            </w:pPr>
            <w:r>
              <w:t>%</w:t>
            </w:r>
          </w:p>
        </w:tc>
        <w:tc>
          <w:tcPr>
            <w:tcW w:w="810" w:type="dxa"/>
          </w:tcPr>
          <w:p w14:paraId="0720F98E" w14:textId="77777777" w:rsidR="0023580B" w:rsidRDefault="0023580B" w:rsidP="0023580B">
            <w:pPr>
              <w:pStyle w:val="TableBody"/>
              <w:jc w:val="right"/>
            </w:pPr>
            <w:r>
              <w:t>%</w:t>
            </w:r>
          </w:p>
        </w:tc>
        <w:tc>
          <w:tcPr>
            <w:tcW w:w="720" w:type="dxa"/>
          </w:tcPr>
          <w:p w14:paraId="17127250" w14:textId="77777777" w:rsidR="0023580B" w:rsidRDefault="0023580B" w:rsidP="0023580B">
            <w:pPr>
              <w:pStyle w:val="TableBody"/>
              <w:jc w:val="right"/>
            </w:pPr>
            <w:r>
              <w:t>%</w:t>
            </w:r>
          </w:p>
        </w:tc>
        <w:tc>
          <w:tcPr>
            <w:tcW w:w="720" w:type="dxa"/>
          </w:tcPr>
          <w:p w14:paraId="39B8239B" w14:textId="77777777" w:rsidR="0023580B" w:rsidRDefault="0023580B" w:rsidP="0023580B">
            <w:pPr>
              <w:pStyle w:val="TableBody"/>
              <w:jc w:val="right"/>
            </w:pPr>
            <w:r>
              <w:t>%</w:t>
            </w:r>
          </w:p>
        </w:tc>
        <w:tc>
          <w:tcPr>
            <w:tcW w:w="990" w:type="dxa"/>
          </w:tcPr>
          <w:p w14:paraId="683AC227" w14:textId="3D5C27F5" w:rsidR="0023580B" w:rsidRDefault="0023580B" w:rsidP="00384FB9">
            <w:pPr>
              <w:pStyle w:val="TableBody"/>
              <w:jc w:val="center"/>
            </w:pPr>
            <w:r>
              <w:rPr>
                <w:spacing w:val="-4"/>
              </w:rPr>
              <w:t xml:space="preserve">Information </w:t>
            </w:r>
            <w:r w:rsidRPr="001D7F3B">
              <w:rPr>
                <w:spacing w:val="-4"/>
              </w:rPr>
              <w:t>Not Available</w:t>
            </w:r>
          </w:p>
        </w:tc>
      </w:tr>
      <w:tr w:rsidR="0023580B" w14:paraId="2F42181D" w14:textId="77777777" w:rsidTr="00384FB9">
        <w:tc>
          <w:tcPr>
            <w:tcW w:w="1980" w:type="dxa"/>
          </w:tcPr>
          <w:p w14:paraId="325178D5" w14:textId="39A09588" w:rsidR="0023580B" w:rsidRDefault="0023580B" w:rsidP="0023580B">
            <w:pPr>
              <w:pStyle w:val="TableBody"/>
            </w:pPr>
            <w:r w:rsidRPr="00111107">
              <w:t>District’s proportionate share of the net OPEB liability</w:t>
            </w:r>
          </w:p>
        </w:tc>
        <w:tc>
          <w:tcPr>
            <w:tcW w:w="810" w:type="dxa"/>
          </w:tcPr>
          <w:p w14:paraId="7A954B02" w14:textId="77777777" w:rsidR="0023580B" w:rsidRPr="006D5F29" w:rsidRDefault="0023580B" w:rsidP="0023580B">
            <w:pPr>
              <w:pStyle w:val="TableBody"/>
              <w:rPr>
                <w:rStyle w:val="UpdatedThisYear"/>
              </w:rPr>
            </w:pPr>
            <w:r w:rsidRPr="006D5F29">
              <w:rPr>
                <w:rStyle w:val="UpdatedThisYear"/>
              </w:rPr>
              <w:t>$</w:t>
            </w:r>
          </w:p>
        </w:tc>
        <w:tc>
          <w:tcPr>
            <w:tcW w:w="810" w:type="dxa"/>
          </w:tcPr>
          <w:p w14:paraId="4C6B7E71" w14:textId="77777777" w:rsidR="0023580B" w:rsidRDefault="0023580B" w:rsidP="0023580B">
            <w:pPr>
              <w:pStyle w:val="TableBody"/>
            </w:pPr>
            <w:r>
              <w:t>$</w:t>
            </w:r>
          </w:p>
        </w:tc>
        <w:tc>
          <w:tcPr>
            <w:tcW w:w="810" w:type="dxa"/>
          </w:tcPr>
          <w:p w14:paraId="52DE927C" w14:textId="77777777" w:rsidR="0023580B" w:rsidRDefault="0023580B" w:rsidP="0023580B">
            <w:pPr>
              <w:pStyle w:val="TableBody"/>
            </w:pPr>
            <w:r>
              <w:t>$</w:t>
            </w:r>
          </w:p>
        </w:tc>
        <w:tc>
          <w:tcPr>
            <w:tcW w:w="810" w:type="dxa"/>
          </w:tcPr>
          <w:p w14:paraId="3FA68C4B" w14:textId="77777777" w:rsidR="0023580B" w:rsidRDefault="0023580B" w:rsidP="0023580B">
            <w:pPr>
              <w:pStyle w:val="TableBody"/>
            </w:pPr>
            <w:r>
              <w:t>$</w:t>
            </w:r>
          </w:p>
        </w:tc>
        <w:tc>
          <w:tcPr>
            <w:tcW w:w="810" w:type="dxa"/>
          </w:tcPr>
          <w:p w14:paraId="7360ECA3" w14:textId="77777777" w:rsidR="0023580B" w:rsidRDefault="0023580B" w:rsidP="0023580B">
            <w:pPr>
              <w:pStyle w:val="TableBody"/>
            </w:pPr>
            <w:r>
              <w:t>$</w:t>
            </w:r>
          </w:p>
        </w:tc>
        <w:tc>
          <w:tcPr>
            <w:tcW w:w="810" w:type="dxa"/>
          </w:tcPr>
          <w:p w14:paraId="68632FC9" w14:textId="77777777" w:rsidR="0023580B" w:rsidRDefault="0023580B" w:rsidP="0023580B">
            <w:pPr>
              <w:pStyle w:val="TableBody"/>
            </w:pPr>
            <w:r>
              <w:t>$</w:t>
            </w:r>
          </w:p>
        </w:tc>
        <w:tc>
          <w:tcPr>
            <w:tcW w:w="810" w:type="dxa"/>
          </w:tcPr>
          <w:p w14:paraId="402D148D" w14:textId="77777777" w:rsidR="0023580B" w:rsidRDefault="0023580B" w:rsidP="0023580B">
            <w:pPr>
              <w:pStyle w:val="TableBody"/>
            </w:pPr>
            <w:r>
              <w:t>$</w:t>
            </w:r>
          </w:p>
        </w:tc>
        <w:tc>
          <w:tcPr>
            <w:tcW w:w="720" w:type="dxa"/>
          </w:tcPr>
          <w:p w14:paraId="1C7A3998" w14:textId="77777777" w:rsidR="0023580B" w:rsidRDefault="0023580B" w:rsidP="0023580B">
            <w:pPr>
              <w:pStyle w:val="TableBody"/>
            </w:pPr>
            <w:r>
              <w:t>$</w:t>
            </w:r>
          </w:p>
        </w:tc>
        <w:tc>
          <w:tcPr>
            <w:tcW w:w="720" w:type="dxa"/>
          </w:tcPr>
          <w:p w14:paraId="180043EE" w14:textId="77777777" w:rsidR="0023580B" w:rsidRDefault="0023580B" w:rsidP="0023580B">
            <w:pPr>
              <w:pStyle w:val="TableBody"/>
            </w:pPr>
            <w:r>
              <w:t>$</w:t>
            </w:r>
          </w:p>
        </w:tc>
        <w:tc>
          <w:tcPr>
            <w:tcW w:w="990" w:type="dxa"/>
          </w:tcPr>
          <w:p w14:paraId="5D3AAE6B" w14:textId="2369E509" w:rsidR="0023580B" w:rsidRDefault="0023580B" w:rsidP="00384FB9">
            <w:pPr>
              <w:pStyle w:val="TableBody"/>
              <w:jc w:val="center"/>
            </w:pPr>
            <w:r>
              <w:rPr>
                <w:spacing w:val="-4"/>
              </w:rPr>
              <w:t xml:space="preserve">Information </w:t>
            </w:r>
            <w:r w:rsidRPr="001D7F3B">
              <w:rPr>
                <w:spacing w:val="-4"/>
              </w:rPr>
              <w:t>Not Available</w:t>
            </w:r>
          </w:p>
        </w:tc>
      </w:tr>
      <w:tr w:rsidR="0023580B" w14:paraId="040C704A" w14:textId="77777777" w:rsidTr="00384FB9">
        <w:tc>
          <w:tcPr>
            <w:tcW w:w="1980" w:type="dxa"/>
          </w:tcPr>
          <w:p w14:paraId="15A3D0D4" w14:textId="5D3A2BF8" w:rsidR="0023580B" w:rsidRDefault="0023580B" w:rsidP="0023580B">
            <w:pPr>
              <w:pStyle w:val="TableBody"/>
            </w:pPr>
            <w:r w:rsidRPr="00111107">
              <w:t>District’s covered payroll</w:t>
            </w:r>
          </w:p>
        </w:tc>
        <w:tc>
          <w:tcPr>
            <w:tcW w:w="810" w:type="dxa"/>
          </w:tcPr>
          <w:p w14:paraId="488F02A6" w14:textId="77777777" w:rsidR="0023580B" w:rsidRPr="006D5F29" w:rsidRDefault="0023580B" w:rsidP="0023580B">
            <w:pPr>
              <w:pStyle w:val="TableBody"/>
              <w:rPr>
                <w:rStyle w:val="UpdatedThisYear"/>
              </w:rPr>
            </w:pPr>
            <w:r w:rsidRPr="006D5F29">
              <w:rPr>
                <w:rStyle w:val="UpdatedThisYear"/>
              </w:rPr>
              <w:t>$</w:t>
            </w:r>
          </w:p>
        </w:tc>
        <w:tc>
          <w:tcPr>
            <w:tcW w:w="810" w:type="dxa"/>
          </w:tcPr>
          <w:p w14:paraId="31656589" w14:textId="77777777" w:rsidR="0023580B" w:rsidRDefault="0023580B" w:rsidP="0023580B">
            <w:pPr>
              <w:pStyle w:val="TableBody"/>
            </w:pPr>
            <w:r>
              <w:t>$</w:t>
            </w:r>
          </w:p>
        </w:tc>
        <w:tc>
          <w:tcPr>
            <w:tcW w:w="810" w:type="dxa"/>
          </w:tcPr>
          <w:p w14:paraId="19F4FA56" w14:textId="77777777" w:rsidR="0023580B" w:rsidRDefault="0023580B" w:rsidP="0023580B">
            <w:pPr>
              <w:pStyle w:val="TableBody"/>
            </w:pPr>
            <w:r>
              <w:t>$</w:t>
            </w:r>
          </w:p>
        </w:tc>
        <w:tc>
          <w:tcPr>
            <w:tcW w:w="810" w:type="dxa"/>
          </w:tcPr>
          <w:p w14:paraId="6634663E" w14:textId="77777777" w:rsidR="0023580B" w:rsidRDefault="0023580B" w:rsidP="0023580B">
            <w:pPr>
              <w:pStyle w:val="TableBody"/>
            </w:pPr>
            <w:r>
              <w:t>$</w:t>
            </w:r>
          </w:p>
        </w:tc>
        <w:tc>
          <w:tcPr>
            <w:tcW w:w="810" w:type="dxa"/>
          </w:tcPr>
          <w:p w14:paraId="034350CA" w14:textId="77777777" w:rsidR="0023580B" w:rsidRDefault="0023580B" w:rsidP="0023580B">
            <w:pPr>
              <w:pStyle w:val="TableBody"/>
            </w:pPr>
            <w:r>
              <w:t>$</w:t>
            </w:r>
          </w:p>
        </w:tc>
        <w:tc>
          <w:tcPr>
            <w:tcW w:w="810" w:type="dxa"/>
          </w:tcPr>
          <w:p w14:paraId="487EF6F3" w14:textId="77777777" w:rsidR="0023580B" w:rsidRDefault="0023580B" w:rsidP="0023580B">
            <w:pPr>
              <w:pStyle w:val="TableBody"/>
            </w:pPr>
            <w:r>
              <w:t>$</w:t>
            </w:r>
          </w:p>
        </w:tc>
        <w:tc>
          <w:tcPr>
            <w:tcW w:w="810" w:type="dxa"/>
          </w:tcPr>
          <w:p w14:paraId="49D4B081" w14:textId="77777777" w:rsidR="0023580B" w:rsidRDefault="0023580B" w:rsidP="0023580B">
            <w:pPr>
              <w:pStyle w:val="TableBody"/>
            </w:pPr>
            <w:r>
              <w:t>$</w:t>
            </w:r>
          </w:p>
        </w:tc>
        <w:tc>
          <w:tcPr>
            <w:tcW w:w="720" w:type="dxa"/>
          </w:tcPr>
          <w:p w14:paraId="7F8428BD" w14:textId="77777777" w:rsidR="0023580B" w:rsidRDefault="0023580B" w:rsidP="0023580B">
            <w:pPr>
              <w:pStyle w:val="TableBody"/>
            </w:pPr>
            <w:r>
              <w:t>$</w:t>
            </w:r>
          </w:p>
        </w:tc>
        <w:tc>
          <w:tcPr>
            <w:tcW w:w="720" w:type="dxa"/>
          </w:tcPr>
          <w:p w14:paraId="0C1BDFBC" w14:textId="77777777" w:rsidR="0023580B" w:rsidRDefault="0023580B" w:rsidP="0023580B">
            <w:pPr>
              <w:pStyle w:val="TableBody"/>
            </w:pPr>
            <w:r>
              <w:t>$</w:t>
            </w:r>
          </w:p>
        </w:tc>
        <w:tc>
          <w:tcPr>
            <w:tcW w:w="990" w:type="dxa"/>
          </w:tcPr>
          <w:p w14:paraId="2462F98E" w14:textId="5EEADB68" w:rsidR="0023580B" w:rsidRDefault="0023580B" w:rsidP="00384FB9">
            <w:pPr>
              <w:pStyle w:val="TableBody"/>
              <w:jc w:val="center"/>
            </w:pPr>
            <w:r>
              <w:rPr>
                <w:spacing w:val="-4"/>
              </w:rPr>
              <w:t xml:space="preserve">Information </w:t>
            </w:r>
            <w:r w:rsidRPr="001D7F3B">
              <w:rPr>
                <w:spacing w:val="-4"/>
              </w:rPr>
              <w:t>Not Available</w:t>
            </w:r>
          </w:p>
        </w:tc>
      </w:tr>
      <w:tr w:rsidR="0023580B" w14:paraId="475AB6FD" w14:textId="77777777" w:rsidTr="00384FB9">
        <w:tc>
          <w:tcPr>
            <w:tcW w:w="1980" w:type="dxa"/>
          </w:tcPr>
          <w:p w14:paraId="6C3C8718" w14:textId="270C84E3" w:rsidR="0023580B" w:rsidRDefault="0023580B" w:rsidP="0023580B">
            <w:pPr>
              <w:pStyle w:val="TableBody"/>
            </w:pPr>
            <w:r w:rsidRPr="00111107">
              <w:t>District’s proportionate share of the net OPEB liability as a percentage of its covered payroll</w:t>
            </w:r>
          </w:p>
        </w:tc>
        <w:tc>
          <w:tcPr>
            <w:tcW w:w="810" w:type="dxa"/>
          </w:tcPr>
          <w:p w14:paraId="6917971B" w14:textId="77777777" w:rsidR="0023580B" w:rsidRPr="006D5F29" w:rsidRDefault="0023580B" w:rsidP="0023580B">
            <w:pPr>
              <w:pStyle w:val="TableBody"/>
              <w:jc w:val="right"/>
              <w:rPr>
                <w:rStyle w:val="UpdatedThisYear"/>
              </w:rPr>
            </w:pPr>
            <w:r w:rsidRPr="006D5F29">
              <w:rPr>
                <w:rStyle w:val="UpdatedThisYear"/>
              </w:rPr>
              <w:t>%</w:t>
            </w:r>
          </w:p>
        </w:tc>
        <w:tc>
          <w:tcPr>
            <w:tcW w:w="810" w:type="dxa"/>
          </w:tcPr>
          <w:p w14:paraId="490CDC85" w14:textId="77777777" w:rsidR="0023580B" w:rsidRDefault="0023580B" w:rsidP="0023580B">
            <w:pPr>
              <w:pStyle w:val="TableBody"/>
              <w:jc w:val="right"/>
            </w:pPr>
            <w:r>
              <w:t>%</w:t>
            </w:r>
          </w:p>
        </w:tc>
        <w:tc>
          <w:tcPr>
            <w:tcW w:w="810" w:type="dxa"/>
          </w:tcPr>
          <w:p w14:paraId="0D74C1DF" w14:textId="77777777" w:rsidR="0023580B" w:rsidRDefault="0023580B" w:rsidP="0023580B">
            <w:pPr>
              <w:pStyle w:val="TableBody"/>
              <w:jc w:val="right"/>
            </w:pPr>
            <w:r>
              <w:t>%</w:t>
            </w:r>
          </w:p>
        </w:tc>
        <w:tc>
          <w:tcPr>
            <w:tcW w:w="810" w:type="dxa"/>
          </w:tcPr>
          <w:p w14:paraId="533E3C89" w14:textId="77777777" w:rsidR="0023580B" w:rsidRDefault="0023580B" w:rsidP="0023580B">
            <w:pPr>
              <w:pStyle w:val="TableBody"/>
              <w:jc w:val="right"/>
            </w:pPr>
            <w:r>
              <w:t>%</w:t>
            </w:r>
          </w:p>
        </w:tc>
        <w:tc>
          <w:tcPr>
            <w:tcW w:w="810" w:type="dxa"/>
          </w:tcPr>
          <w:p w14:paraId="15A53A46" w14:textId="77777777" w:rsidR="0023580B" w:rsidRDefault="0023580B" w:rsidP="0023580B">
            <w:pPr>
              <w:pStyle w:val="TableBody"/>
              <w:jc w:val="right"/>
            </w:pPr>
            <w:r>
              <w:t>%</w:t>
            </w:r>
          </w:p>
        </w:tc>
        <w:tc>
          <w:tcPr>
            <w:tcW w:w="810" w:type="dxa"/>
          </w:tcPr>
          <w:p w14:paraId="7EB9557C" w14:textId="77777777" w:rsidR="0023580B" w:rsidRDefault="0023580B" w:rsidP="0023580B">
            <w:pPr>
              <w:pStyle w:val="TableBody"/>
              <w:jc w:val="right"/>
            </w:pPr>
            <w:r>
              <w:t>%</w:t>
            </w:r>
          </w:p>
        </w:tc>
        <w:tc>
          <w:tcPr>
            <w:tcW w:w="810" w:type="dxa"/>
          </w:tcPr>
          <w:p w14:paraId="27116FE2" w14:textId="77777777" w:rsidR="0023580B" w:rsidRDefault="0023580B" w:rsidP="0023580B">
            <w:pPr>
              <w:pStyle w:val="TableBody"/>
              <w:jc w:val="right"/>
            </w:pPr>
            <w:r>
              <w:t>%</w:t>
            </w:r>
          </w:p>
        </w:tc>
        <w:tc>
          <w:tcPr>
            <w:tcW w:w="720" w:type="dxa"/>
          </w:tcPr>
          <w:p w14:paraId="62FDF210" w14:textId="77777777" w:rsidR="0023580B" w:rsidRDefault="0023580B" w:rsidP="0023580B">
            <w:pPr>
              <w:pStyle w:val="TableBody"/>
              <w:jc w:val="right"/>
            </w:pPr>
            <w:r>
              <w:t>%</w:t>
            </w:r>
          </w:p>
        </w:tc>
        <w:tc>
          <w:tcPr>
            <w:tcW w:w="720" w:type="dxa"/>
          </w:tcPr>
          <w:p w14:paraId="433C3C29" w14:textId="77777777" w:rsidR="0023580B" w:rsidRDefault="0023580B" w:rsidP="0023580B">
            <w:pPr>
              <w:pStyle w:val="TableBody"/>
              <w:jc w:val="right"/>
            </w:pPr>
            <w:r>
              <w:t>%</w:t>
            </w:r>
          </w:p>
        </w:tc>
        <w:tc>
          <w:tcPr>
            <w:tcW w:w="990" w:type="dxa"/>
          </w:tcPr>
          <w:p w14:paraId="78DCBD65" w14:textId="7F12E862" w:rsidR="0023580B" w:rsidRDefault="0023580B" w:rsidP="00384FB9">
            <w:pPr>
              <w:pStyle w:val="TableBody"/>
              <w:jc w:val="center"/>
            </w:pPr>
            <w:r>
              <w:rPr>
                <w:spacing w:val="-4"/>
              </w:rPr>
              <w:t xml:space="preserve">Information </w:t>
            </w:r>
            <w:r w:rsidRPr="001D7F3B">
              <w:rPr>
                <w:spacing w:val="-4"/>
              </w:rPr>
              <w:t>Not Available</w:t>
            </w:r>
          </w:p>
        </w:tc>
      </w:tr>
      <w:tr w:rsidR="0023580B" w14:paraId="4C0216E5" w14:textId="77777777" w:rsidTr="00384FB9">
        <w:tc>
          <w:tcPr>
            <w:tcW w:w="1980" w:type="dxa"/>
          </w:tcPr>
          <w:p w14:paraId="7E2AE5F1" w14:textId="512FD975" w:rsidR="0023580B" w:rsidRDefault="0023580B" w:rsidP="0023580B">
            <w:pPr>
              <w:pStyle w:val="TableBody"/>
            </w:pPr>
            <w:r w:rsidRPr="00111107">
              <w:t>Plan fiduciary net position as a percentage of the total OPEB liability</w:t>
            </w:r>
          </w:p>
        </w:tc>
        <w:tc>
          <w:tcPr>
            <w:tcW w:w="810" w:type="dxa"/>
          </w:tcPr>
          <w:p w14:paraId="4EC44D2E" w14:textId="41584CB5" w:rsidR="0023580B" w:rsidRPr="0083364B" w:rsidRDefault="0023580B" w:rsidP="0023580B">
            <w:pPr>
              <w:pStyle w:val="TableBody"/>
              <w:jc w:val="center"/>
              <w:rPr>
                <w:rStyle w:val="UpdatedThisYear"/>
                <w:spacing w:val="-4"/>
              </w:rPr>
            </w:pPr>
            <w:r w:rsidRPr="00A832D5">
              <w:rPr>
                <w:rStyle w:val="UpdatedThisYear"/>
                <w:spacing w:val="-4"/>
              </w:rPr>
              <w:t>110.50%</w:t>
            </w:r>
          </w:p>
        </w:tc>
        <w:tc>
          <w:tcPr>
            <w:tcW w:w="810" w:type="dxa"/>
          </w:tcPr>
          <w:p w14:paraId="5BD1B6A6" w14:textId="2CF04F4E" w:rsidR="0023580B" w:rsidRPr="0083364B" w:rsidRDefault="0023580B" w:rsidP="0023580B">
            <w:pPr>
              <w:pStyle w:val="TableBody"/>
              <w:jc w:val="right"/>
              <w:rPr>
                <w:spacing w:val="-4"/>
              </w:rPr>
            </w:pPr>
            <w:r w:rsidRPr="00A832D5">
              <w:rPr>
                <w:spacing w:val="-4"/>
              </w:rPr>
              <w:t>98.77%</w:t>
            </w:r>
          </w:p>
        </w:tc>
        <w:tc>
          <w:tcPr>
            <w:tcW w:w="810" w:type="dxa"/>
          </w:tcPr>
          <w:p w14:paraId="1758EF73" w14:textId="10984842" w:rsidR="0023580B" w:rsidRPr="0083364B" w:rsidRDefault="0023580B" w:rsidP="0023580B">
            <w:pPr>
              <w:pStyle w:val="TableBody"/>
              <w:jc w:val="right"/>
              <w:rPr>
                <w:spacing w:val="-4"/>
              </w:rPr>
            </w:pPr>
            <w:r w:rsidRPr="00190A9E">
              <w:rPr>
                <w:spacing w:val="-4"/>
              </w:rPr>
              <w:t>93.70%</w:t>
            </w:r>
          </w:p>
        </w:tc>
        <w:tc>
          <w:tcPr>
            <w:tcW w:w="810" w:type="dxa"/>
          </w:tcPr>
          <w:p w14:paraId="49E6CCE5" w14:textId="25C0B39E" w:rsidR="0023580B" w:rsidRPr="0083364B" w:rsidRDefault="0023580B" w:rsidP="0023580B">
            <w:pPr>
              <w:pStyle w:val="TableBody"/>
              <w:jc w:val="right"/>
              <w:rPr>
                <w:spacing w:val="-4"/>
              </w:rPr>
            </w:pPr>
            <w:r w:rsidRPr="00190A9E">
              <w:rPr>
                <w:spacing w:val="-4"/>
              </w:rPr>
              <w:t>95.40%</w:t>
            </w:r>
          </w:p>
        </w:tc>
        <w:tc>
          <w:tcPr>
            <w:tcW w:w="810" w:type="dxa"/>
          </w:tcPr>
          <w:p w14:paraId="364F36EC" w14:textId="54981D5C" w:rsidR="0023580B" w:rsidRPr="0083364B" w:rsidRDefault="0023580B" w:rsidP="0023580B">
            <w:pPr>
              <w:pStyle w:val="TableBody"/>
              <w:jc w:val="right"/>
              <w:rPr>
                <w:spacing w:val="-4"/>
              </w:rPr>
            </w:pPr>
            <w:r w:rsidRPr="00190A9E">
              <w:rPr>
                <w:spacing w:val="-4"/>
              </w:rPr>
              <w:t>90.38%</w:t>
            </w:r>
          </w:p>
        </w:tc>
        <w:tc>
          <w:tcPr>
            <w:tcW w:w="810" w:type="dxa"/>
          </w:tcPr>
          <w:p w14:paraId="17FACB63" w14:textId="2BCCDE91" w:rsidR="0023580B" w:rsidRPr="0083364B" w:rsidRDefault="0023580B" w:rsidP="0023580B">
            <w:pPr>
              <w:pStyle w:val="TableBody"/>
              <w:jc w:val="right"/>
              <w:rPr>
                <w:spacing w:val="-4"/>
              </w:rPr>
            </w:pPr>
            <w:r w:rsidRPr="00190A9E">
              <w:rPr>
                <w:spacing w:val="-4"/>
              </w:rPr>
              <w:t>68.01%</w:t>
            </w:r>
          </w:p>
        </w:tc>
        <w:tc>
          <w:tcPr>
            <w:tcW w:w="810" w:type="dxa"/>
          </w:tcPr>
          <w:p w14:paraId="0B594BAB" w14:textId="5C51E01A" w:rsidR="0023580B" w:rsidRPr="0083364B" w:rsidRDefault="0023580B" w:rsidP="0023580B">
            <w:pPr>
              <w:pStyle w:val="TableBody"/>
              <w:jc w:val="right"/>
              <w:rPr>
                <w:spacing w:val="-4"/>
              </w:rPr>
            </w:pPr>
            <w:r w:rsidRPr="00190A9E">
              <w:rPr>
                <w:spacing w:val="-4"/>
              </w:rPr>
              <w:t>72.85%</w:t>
            </w:r>
            <w:r w:rsidRPr="00190A9E">
              <w:rPr>
                <w:spacing w:val="-4"/>
              </w:rPr>
              <w:tab/>
            </w:r>
          </w:p>
        </w:tc>
        <w:tc>
          <w:tcPr>
            <w:tcW w:w="720" w:type="dxa"/>
          </w:tcPr>
          <w:p w14:paraId="7BB88329" w14:textId="3CACE64E" w:rsidR="0023580B" w:rsidRPr="0083364B" w:rsidRDefault="0023580B" w:rsidP="0023580B">
            <w:pPr>
              <w:pStyle w:val="TableBody"/>
              <w:jc w:val="right"/>
              <w:rPr>
                <w:spacing w:val="-4"/>
              </w:rPr>
            </w:pPr>
            <w:r w:rsidRPr="00190A9E">
              <w:rPr>
                <w:spacing w:val="-4"/>
              </w:rPr>
              <w:t>77.83%</w:t>
            </w:r>
          </w:p>
        </w:tc>
        <w:tc>
          <w:tcPr>
            <w:tcW w:w="720" w:type="dxa"/>
          </w:tcPr>
          <w:p w14:paraId="708CA3E4" w14:textId="0F96C27C" w:rsidR="0023580B" w:rsidRPr="0083364B" w:rsidRDefault="0023580B" w:rsidP="0023580B">
            <w:pPr>
              <w:pStyle w:val="TableBody"/>
              <w:jc w:val="right"/>
              <w:rPr>
                <w:spacing w:val="-4"/>
              </w:rPr>
            </w:pPr>
            <w:r w:rsidRPr="00190A9E">
              <w:rPr>
                <w:spacing w:val="-4"/>
              </w:rPr>
              <w:t>84.44%</w:t>
            </w:r>
          </w:p>
        </w:tc>
        <w:tc>
          <w:tcPr>
            <w:tcW w:w="990" w:type="dxa"/>
          </w:tcPr>
          <w:p w14:paraId="5E786686" w14:textId="62A23399" w:rsidR="0023580B" w:rsidRDefault="0023580B" w:rsidP="00384FB9">
            <w:pPr>
              <w:pStyle w:val="TableBody"/>
              <w:jc w:val="center"/>
            </w:pPr>
            <w:r>
              <w:rPr>
                <w:spacing w:val="-4"/>
              </w:rPr>
              <w:t xml:space="preserve">Information </w:t>
            </w:r>
            <w:r w:rsidRPr="001D7F3B">
              <w:rPr>
                <w:spacing w:val="-4"/>
              </w:rPr>
              <w:t>Not Available</w:t>
            </w:r>
          </w:p>
        </w:tc>
      </w:tr>
    </w:tbl>
    <w:p w14:paraId="0EA5BA9B" w14:textId="77777777" w:rsidR="00755E65" w:rsidRDefault="00755E65" w:rsidP="004A554E">
      <w:pPr>
        <w:pStyle w:val="Heading2"/>
        <w:sectPr w:rsidR="00755E65" w:rsidSect="00577AAC">
          <w:headerReference w:type="default" r:id="rId17"/>
          <w:footerReference w:type="default" r:id="rId18"/>
          <w:headerReference w:type="first" r:id="rId19"/>
          <w:pgSz w:w="12240" w:h="15840"/>
          <w:pgMar w:top="2250" w:right="1080" w:bottom="1080" w:left="1080" w:header="720" w:footer="432" w:gutter="0"/>
          <w:cols w:space="720"/>
          <w:docGrid w:linePitch="360"/>
        </w:sectPr>
      </w:pPr>
    </w:p>
    <w:p w14:paraId="3AED5987" w14:textId="401157D8" w:rsidR="004A554E" w:rsidRDefault="00971620" w:rsidP="004A554E">
      <w:pPr>
        <w:pStyle w:val="Heading2"/>
      </w:pPr>
      <w:r>
        <w:t xml:space="preserve">Schedule of </w:t>
      </w:r>
      <w:r w:rsidR="000458A2">
        <w:t>District</w:t>
      </w:r>
      <w:r>
        <w:t xml:space="preserve"> pension/OPEB contributions</w:t>
      </w:r>
    </w:p>
    <w:p w14:paraId="78194A2A" w14:textId="61D1711D" w:rsidR="00D5570E" w:rsidRDefault="00F73416" w:rsidP="00F73416">
      <w:pPr>
        <w:pStyle w:val="UserInstructionSections"/>
      </w:pPr>
      <w:r>
        <w:t>User instructions:</w:t>
      </w:r>
    </w:p>
    <w:p w14:paraId="6DFE2F80" w14:textId="77777777" w:rsidR="00E918CA" w:rsidRDefault="00E918CA" w:rsidP="00E918CA">
      <w:pPr>
        <w:pStyle w:val="UserInstructions"/>
      </w:pPr>
      <w:r>
        <w:t xml:space="preserve">Amounts presented in the schedules below should be for the </w:t>
      </w:r>
      <w:proofErr w:type="gramStart"/>
      <w:r>
        <w:t>District’s</w:t>
      </w:r>
      <w:proofErr w:type="gramEnd"/>
      <w:r>
        <w:t xml:space="preserve"> fiscal year-end.</w:t>
      </w:r>
    </w:p>
    <w:p w14:paraId="5B3DD0CA" w14:textId="77777777" w:rsidR="003148AD" w:rsidRDefault="00E918CA" w:rsidP="00E918CA">
      <w:pPr>
        <w:pStyle w:val="UserInstructions"/>
      </w:pPr>
      <w:r>
        <w:t xml:space="preserve">Statutorily required contributions presented below should exclude amounts, if any, associated with payables to the plan that arose in a prior fiscal year and those associated with separately financed specific liabilities of the </w:t>
      </w:r>
      <w:proofErr w:type="gramStart"/>
      <w:r>
        <w:t>District</w:t>
      </w:r>
      <w:proofErr w:type="gramEnd"/>
      <w:r>
        <w:t xml:space="preserve"> to the plan. </w:t>
      </w:r>
    </w:p>
    <w:p w14:paraId="31C9A53E" w14:textId="7EAD590A" w:rsidR="00D5570E" w:rsidRDefault="00D5570E" w:rsidP="00E918CA">
      <w:pPr>
        <w:pStyle w:val="UserInstructions"/>
      </w:pPr>
      <w:r>
        <w:t>Sources:</w:t>
      </w:r>
    </w:p>
    <w:p w14:paraId="277ABEC1" w14:textId="77777777" w:rsidR="00031C1F" w:rsidRDefault="00031C1F" w:rsidP="00031C1F">
      <w:pPr>
        <w:pStyle w:val="UserInstructionBullets"/>
      </w:pPr>
      <w:r>
        <w:t>Statutorily required contributions: The sum of the following:</w:t>
      </w:r>
    </w:p>
    <w:p w14:paraId="2AF4AB83" w14:textId="5828B69B" w:rsidR="00031C1F" w:rsidRDefault="00031C1F" w:rsidP="00031C1F">
      <w:pPr>
        <w:pStyle w:val="UserIntructionBulletsL2"/>
      </w:pPr>
      <w:r>
        <w:t>•</w:t>
      </w:r>
      <w:r>
        <w:tab/>
        <w:t>For active members: actual covered payroll from district records multiplied by the pension, health insurance premium benefit, or long-term disability portion of the employer contribution rate, as applicable.</w:t>
      </w:r>
    </w:p>
    <w:p w14:paraId="07647950" w14:textId="2CF23AD7" w:rsidR="00031C1F" w:rsidRDefault="00031C1F" w:rsidP="00031C1F">
      <w:pPr>
        <w:pStyle w:val="UserIntructionBulletsL2"/>
      </w:pPr>
      <w:r>
        <w:t>•</w:t>
      </w:r>
      <w:r>
        <w:tab/>
        <w:t>For retired members: actual covered payroll from district records multiplied by the pension, health insurance premium benefit, or long-term disability portion of the alternative contribution rate, as applicable.</w:t>
      </w:r>
    </w:p>
    <w:p w14:paraId="348EB8CC" w14:textId="7B4253B2" w:rsidR="00031C1F" w:rsidRDefault="00031C1F" w:rsidP="00544DE3">
      <w:pPr>
        <w:pStyle w:val="UserInstructionBullets"/>
      </w:pPr>
      <w:r>
        <w:t>District contributions in relation to the statutorily required contributions: district records.</w:t>
      </w:r>
    </w:p>
    <w:p w14:paraId="0C331BB3" w14:textId="46BF33AB" w:rsidR="00D5570E" w:rsidRDefault="00031C1F" w:rsidP="00544DE3">
      <w:pPr>
        <w:pStyle w:val="UserInstructionBullets"/>
      </w:pPr>
      <w:r>
        <w:t>District covered payroll: district records.</w:t>
      </w:r>
    </w:p>
    <w:p w14:paraId="04A95033" w14:textId="77777777" w:rsidR="00D5570E" w:rsidRPr="00B83650" w:rsidRDefault="00D5570E" w:rsidP="00755E65">
      <w:pPr>
        <w:pStyle w:val="Heading3"/>
        <w:rPr>
          <w:sz w:val="28"/>
        </w:rPr>
      </w:pPr>
      <w:r w:rsidRPr="00B83650">
        <w:rPr>
          <w:sz w:val="28"/>
        </w:rPr>
        <w:t xml:space="preserve">ASRS—Pension </w:t>
      </w:r>
      <w:r w:rsidRPr="00B83650">
        <w:rPr>
          <w:sz w:val="28"/>
        </w:rPr>
        <w:tab/>
      </w:r>
    </w:p>
    <w:tbl>
      <w:tblPr>
        <w:tblStyle w:val="TableGrid"/>
        <w:tblW w:w="0" w:type="auto"/>
        <w:tblLayout w:type="fixed"/>
        <w:tblCellMar>
          <w:left w:w="58" w:type="dxa"/>
          <w:right w:w="58" w:type="dxa"/>
        </w:tblCellMar>
        <w:tblLook w:val="04A0" w:firstRow="1" w:lastRow="0" w:firstColumn="1" w:lastColumn="0" w:noHBand="0" w:noVBand="1"/>
      </w:tblPr>
      <w:tblGrid>
        <w:gridCol w:w="1980"/>
        <w:gridCol w:w="810"/>
        <w:gridCol w:w="810"/>
        <w:gridCol w:w="810"/>
        <w:gridCol w:w="810"/>
        <w:gridCol w:w="810"/>
        <w:gridCol w:w="810"/>
        <w:gridCol w:w="810"/>
        <w:gridCol w:w="810"/>
        <w:gridCol w:w="810"/>
        <w:gridCol w:w="810"/>
      </w:tblGrid>
      <w:tr w:rsidR="006B374A" w14:paraId="62D50647"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648B3E02" w14:textId="77777777" w:rsidR="006B374A" w:rsidRDefault="006B374A" w:rsidP="0094553E">
            <w:pPr>
              <w:pStyle w:val="TableBody"/>
            </w:pPr>
          </w:p>
        </w:tc>
        <w:tc>
          <w:tcPr>
            <w:tcW w:w="8100" w:type="dxa"/>
            <w:gridSpan w:val="10"/>
            <w:tcBorders>
              <w:bottom w:val="single" w:sz="4" w:space="0" w:color="auto"/>
            </w:tcBorders>
            <w:vAlign w:val="bottom"/>
          </w:tcPr>
          <w:p w14:paraId="4CD6ADC4" w14:textId="65C08DAA" w:rsidR="006B374A" w:rsidRDefault="006B374A">
            <w:pPr>
              <w:pStyle w:val="TableBody"/>
              <w:jc w:val="center"/>
            </w:pPr>
            <w:r>
              <w:t xml:space="preserve">Reporting fiscal year </w:t>
            </w:r>
          </w:p>
        </w:tc>
      </w:tr>
      <w:tr w:rsidR="006B374A" w14:paraId="66D97DF4"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215EB5F9" w14:textId="77777777" w:rsidR="006B374A" w:rsidRDefault="006B374A">
            <w:pPr>
              <w:pStyle w:val="TableBody"/>
              <w:jc w:val="center"/>
            </w:pPr>
          </w:p>
        </w:tc>
        <w:tc>
          <w:tcPr>
            <w:tcW w:w="810" w:type="dxa"/>
            <w:tcBorders>
              <w:top w:val="single" w:sz="4" w:space="0" w:color="auto"/>
            </w:tcBorders>
            <w:vAlign w:val="bottom"/>
          </w:tcPr>
          <w:p w14:paraId="4977E5AD" w14:textId="5AF58C43" w:rsidR="006B374A" w:rsidRPr="006D5F29" w:rsidRDefault="006B374A">
            <w:pPr>
              <w:pStyle w:val="TableBody"/>
              <w:jc w:val="center"/>
              <w:rPr>
                <w:rStyle w:val="UpdatedThisYear"/>
              </w:rPr>
            </w:pPr>
            <w:r w:rsidRPr="006D5F29">
              <w:rPr>
                <w:rStyle w:val="UpdatedThisYear"/>
              </w:rPr>
              <w:t>2026</w:t>
            </w:r>
          </w:p>
        </w:tc>
        <w:tc>
          <w:tcPr>
            <w:tcW w:w="810" w:type="dxa"/>
            <w:tcBorders>
              <w:top w:val="single" w:sz="4" w:space="0" w:color="auto"/>
            </w:tcBorders>
            <w:vAlign w:val="bottom"/>
          </w:tcPr>
          <w:p w14:paraId="17B2FDFC" w14:textId="00C5067B" w:rsidR="006B374A" w:rsidRDefault="006B374A">
            <w:pPr>
              <w:pStyle w:val="TableBody"/>
              <w:jc w:val="center"/>
            </w:pPr>
            <w:r>
              <w:t>2025</w:t>
            </w:r>
          </w:p>
        </w:tc>
        <w:tc>
          <w:tcPr>
            <w:tcW w:w="810" w:type="dxa"/>
            <w:tcBorders>
              <w:top w:val="single" w:sz="4" w:space="0" w:color="auto"/>
            </w:tcBorders>
            <w:vAlign w:val="bottom"/>
          </w:tcPr>
          <w:p w14:paraId="48C661BF" w14:textId="3FFD3C24" w:rsidR="006B374A" w:rsidRDefault="006B374A">
            <w:pPr>
              <w:pStyle w:val="TableBody"/>
              <w:jc w:val="center"/>
            </w:pPr>
            <w:r>
              <w:t>2024</w:t>
            </w:r>
          </w:p>
        </w:tc>
        <w:tc>
          <w:tcPr>
            <w:tcW w:w="810" w:type="dxa"/>
            <w:tcBorders>
              <w:top w:val="single" w:sz="4" w:space="0" w:color="auto"/>
            </w:tcBorders>
            <w:vAlign w:val="bottom"/>
          </w:tcPr>
          <w:p w14:paraId="7DA0B4E0" w14:textId="4C36F250" w:rsidR="006B374A" w:rsidRDefault="006B374A">
            <w:pPr>
              <w:pStyle w:val="TableBody"/>
              <w:jc w:val="center"/>
            </w:pPr>
            <w:r>
              <w:t>2023</w:t>
            </w:r>
          </w:p>
        </w:tc>
        <w:tc>
          <w:tcPr>
            <w:tcW w:w="810" w:type="dxa"/>
            <w:tcBorders>
              <w:top w:val="single" w:sz="4" w:space="0" w:color="auto"/>
            </w:tcBorders>
            <w:vAlign w:val="bottom"/>
          </w:tcPr>
          <w:p w14:paraId="1947E313" w14:textId="39C9C9D8" w:rsidR="006B374A" w:rsidRDefault="006B374A">
            <w:pPr>
              <w:pStyle w:val="TableBody"/>
              <w:jc w:val="center"/>
            </w:pPr>
            <w:r>
              <w:t>2022</w:t>
            </w:r>
          </w:p>
        </w:tc>
        <w:tc>
          <w:tcPr>
            <w:tcW w:w="810" w:type="dxa"/>
            <w:tcBorders>
              <w:top w:val="single" w:sz="4" w:space="0" w:color="auto"/>
            </w:tcBorders>
            <w:vAlign w:val="bottom"/>
          </w:tcPr>
          <w:p w14:paraId="75DF0061" w14:textId="046EABB1" w:rsidR="006B374A" w:rsidRDefault="006B374A">
            <w:pPr>
              <w:pStyle w:val="TableBody"/>
              <w:jc w:val="center"/>
            </w:pPr>
            <w:r>
              <w:t>2021</w:t>
            </w:r>
          </w:p>
        </w:tc>
        <w:tc>
          <w:tcPr>
            <w:tcW w:w="810" w:type="dxa"/>
            <w:tcBorders>
              <w:top w:val="single" w:sz="4" w:space="0" w:color="auto"/>
            </w:tcBorders>
            <w:vAlign w:val="bottom"/>
          </w:tcPr>
          <w:p w14:paraId="071E7716" w14:textId="10C407CB" w:rsidR="006B374A" w:rsidRDefault="006B374A">
            <w:pPr>
              <w:pStyle w:val="TableBody"/>
              <w:jc w:val="center"/>
            </w:pPr>
            <w:r>
              <w:t>2020</w:t>
            </w:r>
          </w:p>
        </w:tc>
        <w:tc>
          <w:tcPr>
            <w:tcW w:w="810" w:type="dxa"/>
            <w:tcBorders>
              <w:top w:val="single" w:sz="4" w:space="0" w:color="auto"/>
            </w:tcBorders>
            <w:vAlign w:val="bottom"/>
          </w:tcPr>
          <w:p w14:paraId="36CB458F" w14:textId="7DC14F1D" w:rsidR="006B374A" w:rsidRDefault="006B374A">
            <w:pPr>
              <w:pStyle w:val="TableBody"/>
              <w:jc w:val="center"/>
            </w:pPr>
            <w:r>
              <w:t>2019</w:t>
            </w:r>
          </w:p>
        </w:tc>
        <w:tc>
          <w:tcPr>
            <w:tcW w:w="810" w:type="dxa"/>
            <w:tcBorders>
              <w:top w:val="single" w:sz="4" w:space="0" w:color="auto"/>
            </w:tcBorders>
            <w:vAlign w:val="bottom"/>
          </w:tcPr>
          <w:p w14:paraId="2F384C20" w14:textId="6A6C0EB6" w:rsidR="006B374A" w:rsidRDefault="006B374A">
            <w:pPr>
              <w:pStyle w:val="TableBody"/>
              <w:jc w:val="center"/>
            </w:pPr>
            <w:r>
              <w:t>2018</w:t>
            </w:r>
          </w:p>
        </w:tc>
        <w:tc>
          <w:tcPr>
            <w:tcW w:w="810" w:type="dxa"/>
            <w:tcBorders>
              <w:top w:val="single" w:sz="4" w:space="0" w:color="auto"/>
            </w:tcBorders>
            <w:vAlign w:val="bottom"/>
          </w:tcPr>
          <w:p w14:paraId="1DCD44EA" w14:textId="0C654423" w:rsidR="006B374A" w:rsidRDefault="006B374A">
            <w:pPr>
              <w:pStyle w:val="TableBody"/>
              <w:jc w:val="center"/>
            </w:pPr>
            <w:r>
              <w:t>2017</w:t>
            </w:r>
          </w:p>
        </w:tc>
      </w:tr>
      <w:tr w:rsidR="00EB5762" w14:paraId="518ADEA2" w14:textId="77777777">
        <w:tc>
          <w:tcPr>
            <w:tcW w:w="1980" w:type="dxa"/>
          </w:tcPr>
          <w:p w14:paraId="40C1D547" w14:textId="4602FBCC" w:rsidR="00EB5762" w:rsidRDefault="00EB5762" w:rsidP="00EB5762">
            <w:pPr>
              <w:pStyle w:val="TableBody"/>
            </w:pPr>
            <w:r w:rsidRPr="00925642">
              <w:t xml:space="preserve">Statutorily required contribution </w:t>
            </w:r>
          </w:p>
        </w:tc>
        <w:tc>
          <w:tcPr>
            <w:tcW w:w="810" w:type="dxa"/>
          </w:tcPr>
          <w:p w14:paraId="671FE440" w14:textId="5BEDD637" w:rsidR="00EB5762" w:rsidRPr="006D5F29" w:rsidRDefault="00EB5762" w:rsidP="00EB5762">
            <w:pPr>
              <w:pStyle w:val="TableBody"/>
              <w:rPr>
                <w:rStyle w:val="UpdatedThisYear"/>
              </w:rPr>
            </w:pPr>
            <w:r>
              <w:rPr>
                <w:rStyle w:val="UpdatedThisYear"/>
              </w:rPr>
              <w:t>$</w:t>
            </w:r>
          </w:p>
        </w:tc>
        <w:tc>
          <w:tcPr>
            <w:tcW w:w="810" w:type="dxa"/>
          </w:tcPr>
          <w:p w14:paraId="4D8454D3" w14:textId="4E3FE4CE" w:rsidR="00EB5762" w:rsidRDefault="00EB5762" w:rsidP="00EB5762">
            <w:pPr>
              <w:pStyle w:val="TableBody"/>
            </w:pPr>
            <w:r>
              <w:t>$</w:t>
            </w:r>
          </w:p>
        </w:tc>
        <w:tc>
          <w:tcPr>
            <w:tcW w:w="810" w:type="dxa"/>
          </w:tcPr>
          <w:p w14:paraId="68B6F9DE" w14:textId="0439911A" w:rsidR="00EB5762" w:rsidRDefault="00EB5762" w:rsidP="00EB5762">
            <w:pPr>
              <w:pStyle w:val="TableBody"/>
            </w:pPr>
            <w:r>
              <w:t>$</w:t>
            </w:r>
          </w:p>
        </w:tc>
        <w:tc>
          <w:tcPr>
            <w:tcW w:w="810" w:type="dxa"/>
          </w:tcPr>
          <w:p w14:paraId="4E9CA3F9" w14:textId="2F8032E4" w:rsidR="00EB5762" w:rsidRDefault="00EB5762" w:rsidP="00EB5762">
            <w:pPr>
              <w:pStyle w:val="TableBody"/>
            </w:pPr>
            <w:r>
              <w:t>$</w:t>
            </w:r>
          </w:p>
        </w:tc>
        <w:tc>
          <w:tcPr>
            <w:tcW w:w="810" w:type="dxa"/>
          </w:tcPr>
          <w:p w14:paraId="6A4B57A1" w14:textId="642D2141" w:rsidR="00EB5762" w:rsidRDefault="00EB5762" w:rsidP="00EB5762">
            <w:pPr>
              <w:pStyle w:val="TableBody"/>
            </w:pPr>
            <w:r>
              <w:t>$</w:t>
            </w:r>
          </w:p>
        </w:tc>
        <w:tc>
          <w:tcPr>
            <w:tcW w:w="810" w:type="dxa"/>
          </w:tcPr>
          <w:p w14:paraId="676DA2F6" w14:textId="32619EF2" w:rsidR="00EB5762" w:rsidRDefault="00EB5762" w:rsidP="00EB5762">
            <w:pPr>
              <w:pStyle w:val="TableBody"/>
            </w:pPr>
            <w:r>
              <w:t>$</w:t>
            </w:r>
          </w:p>
        </w:tc>
        <w:tc>
          <w:tcPr>
            <w:tcW w:w="810" w:type="dxa"/>
          </w:tcPr>
          <w:p w14:paraId="7411B1A6" w14:textId="661B65B4" w:rsidR="00EB5762" w:rsidRDefault="00EB5762" w:rsidP="00EB5762">
            <w:pPr>
              <w:pStyle w:val="TableBody"/>
            </w:pPr>
            <w:r>
              <w:t>$</w:t>
            </w:r>
          </w:p>
        </w:tc>
        <w:tc>
          <w:tcPr>
            <w:tcW w:w="810" w:type="dxa"/>
          </w:tcPr>
          <w:p w14:paraId="65D917ED" w14:textId="4419A8A5" w:rsidR="00EB5762" w:rsidRDefault="00EB5762" w:rsidP="00EB5762">
            <w:pPr>
              <w:pStyle w:val="TableBody"/>
            </w:pPr>
            <w:r>
              <w:t>$</w:t>
            </w:r>
          </w:p>
        </w:tc>
        <w:tc>
          <w:tcPr>
            <w:tcW w:w="810" w:type="dxa"/>
          </w:tcPr>
          <w:p w14:paraId="5477CB38" w14:textId="27679E41" w:rsidR="00EB5762" w:rsidRDefault="00EB5762" w:rsidP="00EB5762">
            <w:pPr>
              <w:pStyle w:val="TableBody"/>
            </w:pPr>
            <w:r>
              <w:t>$</w:t>
            </w:r>
          </w:p>
        </w:tc>
        <w:tc>
          <w:tcPr>
            <w:tcW w:w="810" w:type="dxa"/>
          </w:tcPr>
          <w:p w14:paraId="12BC014F" w14:textId="4D2EF50F" w:rsidR="00EB5762" w:rsidRDefault="00EB5762" w:rsidP="00EB5762">
            <w:pPr>
              <w:pStyle w:val="TableBody"/>
            </w:pPr>
            <w:r>
              <w:t>$</w:t>
            </w:r>
          </w:p>
        </w:tc>
      </w:tr>
      <w:tr w:rsidR="00EB5762" w14:paraId="5690E3F1" w14:textId="77777777" w:rsidTr="00AC4EF0">
        <w:tc>
          <w:tcPr>
            <w:tcW w:w="1980" w:type="dxa"/>
          </w:tcPr>
          <w:p w14:paraId="578BC9C3" w14:textId="5BA797A6" w:rsidR="00EB5762" w:rsidRDefault="00EB5762" w:rsidP="00EB5762">
            <w:pPr>
              <w:pStyle w:val="TableBody"/>
            </w:pPr>
            <w:r w:rsidRPr="00925642">
              <w:t>District’s contributions in relation to the statutorily required contribution</w:t>
            </w:r>
          </w:p>
        </w:tc>
        <w:tc>
          <w:tcPr>
            <w:tcW w:w="810" w:type="dxa"/>
            <w:tcBorders>
              <w:bottom w:val="single" w:sz="4" w:space="0" w:color="auto"/>
            </w:tcBorders>
          </w:tcPr>
          <w:p w14:paraId="28C820AC" w14:textId="5C3CBEC1" w:rsidR="00EB5762" w:rsidRPr="006D5F29" w:rsidRDefault="00EB5762" w:rsidP="00EB5762">
            <w:pPr>
              <w:pStyle w:val="TableBody"/>
              <w:rPr>
                <w:rStyle w:val="UpdatedThisYear"/>
              </w:rPr>
            </w:pPr>
          </w:p>
        </w:tc>
        <w:tc>
          <w:tcPr>
            <w:tcW w:w="810" w:type="dxa"/>
            <w:tcBorders>
              <w:bottom w:val="single" w:sz="4" w:space="0" w:color="auto"/>
            </w:tcBorders>
          </w:tcPr>
          <w:p w14:paraId="209A305E" w14:textId="0A077C6B" w:rsidR="00EB5762" w:rsidRDefault="00EB5762" w:rsidP="00EB5762">
            <w:pPr>
              <w:pStyle w:val="TableBody"/>
            </w:pPr>
          </w:p>
        </w:tc>
        <w:tc>
          <w:tcPr>
            <w:tcW w:w="810" w:type="dxa"/>
            <w:tcBorders>
              <w:bottom w:val="single" w:sz="4" w:space="0" w:color="auto"/>
            </w:tcBorders>
          </w:tcPr>
          <w:p w14:paraId="563E3D5F" w14:textId="044C9BF3" w:rsidR="00EB5762" w:rsidRDefault="00EB5762" w:rsidP="00EB5762">
            <w:pPr>
              <w:pStyle w:val="TableBody"/>
            </w:pPr>
          </w:p>
        </w:tc>
        <w:tc>
          <w:tcPr>
            <w:tcW w:w="810" w:type="dxa"/>
            <w:tcBorders>
              <w:bottom w:val="single" w:sz="4" w:space="0" w:color="auto"/>
            </w:tcBorders>
          </w:tcPr>
          <w:p w14:paraId="2CC53A55" w14:textId="4D6A5BB2" w:rsidR="00EB5762" w:rsidRDefault="00EB5762" w:rsidP="00EB5762">
            <w:pPr>
              <w:pStyle w:val="TableBody"/>
            </w:pPr>
          </w:p>
        </w:tc>
        <w:tc>
          <w:tcPr>
            <w:tcW w:w="810" w:type="dxa"/>
            <w:tcBorders>
              <w:bottom w:val="single" w:sz="4" w:space="0" w:color="auto"/>
            </w:tcBorders>
          </w:tcPr>
          <w:p w14:paraId="255B9A09" w14:textId="5804DBA0" w:rsidR="00EB5762" w:rsidRDefault="00EB5762" w:rsidP="00EB5762">
            <w:pPr>
              <w:pStyle w:val="TableBody"/>
            </w:pPr>
          </w:p>
        </w:tc>
        <w:tc>
          <w:tcPr>
            <w:tcW w:w="810" w:type="dxa"/>
            <w:tcBorders>
              <w:bottom w:val="single" w:sz="4" w:space="0" w:color="auto"/>
            </w:tcBorders>
          </w:tcPr>
          <w:p w14:paraId="463105DD" w14:textId="55848590" w:rsidR="00EB5762" w:rsidRDefault="00EB5762" w:rsidP="00EB5762">
            <w:pPr>
              <w:pStyle w:val="TableBody"/>
            </w:pPr>
          </w:p>
        </w:tc>
        <w:tc>
          <w:tcPr>
            <w:tcW w:w="810" w:type="dxa"/>
            <w:tcBorders>
              <w:bottom w:val="single" w:sz="4" w:space="0" w:color="auto"/>
            </w:tcBorders>
          </w:tcPr>
          <w:p w14:paraId="61BACAC5" w14:textId="577C4589" w:rsidR="00EB5762" w:rsidRDefault="00EB5762" w:rsidP="00EB5762">
            <w:pPr>
              <w:pStyle w:val="TableBody"/>
            </w:pPr>
          </w:p>
        </w:tc>
        <w:tc>
          <w:tcPr>
            <w:tcW w:w="810" w:type="dxa"/>
            <w:tcBorders>
              <w:bottom w:val="single" w:sz="4" w:space="0" w:color="auto"/>
            </w:tcBorders>
          </w:tcPr>
          <w:p w14:paraId="5601DF73" w14:textId="1D5B6D49" w:rsidR="00EB5762" w:rsidRDefault="00EB5762" w:rsidP="00EB5762">
            <w:pPr>
              <w:pStyle w:val="TableBody"/>
            </w:pPr>
          </w:p>
        </w:tc>
        <w:tc>
          <w:tcPr>
            <w:tcW w:w="810" w:type="dxa"/>
            <w:tcBorders>
              <w:bottom w:val="single" w:sz="4" w:space="0" w:color="auto"/>
            </w:tcBorders>
          </w:tcPr>
          <w:p w14:paraId="20E63098" w14:textId="65558851" w:rsidR="00EB5762" w:rsidRDefault="00EB5762" w:rsidP="00EB5762">
            <w:pPr>
              <w:pStyle w:val="TableBody"/>
            </w:pPr>
          </w:p>
        </w:tc>
        <w:tc>
          <w:tcPr>
            <w:tcW w:w="810" w:type="dxa"/>
            <w:tcBorders>
              <w:bottom w:val="single" w:sz="4" w:space="0" w:color="auto"/>
            </w:tcBorders>
          </w:tcPr>
          <w:p w14:paraId="39E30DB0" w14:textId="68CB9665" w:rsidR="00EB5762" w:rsidRDefault="00EB5762" w:rsidP="00EB5762">
            <w:pPr>
              <w:pStyle w:val="TableBody"/>
            </w:pPr>
          </w:p>
        </w:tc>
      </w:tr>
      <w:tr w:rsidR="00EB5762" w14:paraId="2D3A8ED7" w14:textId="77777777" w:rsidTr="00AC4EF0">
        <w:tc>
          <w:tcPr>
            <w:tcW w:w="1980" w:type="dxa"/>
          </w:tcPr>
          <w:p w14:paraId="0F856793" w14:textId="6BB87B02" w:rsidR="00EB5762" w:rsidRDefault="00EB5762" w:rsidP="00EB5762">
            <w:pPr>
              <w:pStyle w:val="TableBody"/>
            </w:pPr>
            <w:r w:rsidRPr="00925642">
              <w:t>District’s contribution deficiency (excess)</w:t>
            </w:r>
          </w:p>
        </w:tc>
        <w:tc>
          <w:tcPr>
            <w:tcW w:w="810" w:type="dxa"/>
            <w:tcBorders>
              <w:top w:val="single" w:sz="4" w:space="0" w:color="auto"/>
              <w:bottom w:val="double" w:sz="4" w:space="0" w:color="auto"/>
            </w:tcBorders>
          </w:tcPr>
          <w:p w14:paraId="0BE32FC6" w14:textId="00EFBE12" w:rsidR="00EB5762" w:rsidRPr="006D5F29" w:rsidRDefault="00EB5762" w:rsidP="00EB5762">
            <w:pPr>
              <w:pStyle w:val="TableBody"/>
              <w:rPr>
                <w:rStyle w:val="UpdatedThisYear"/>
              </w:rPr>
            </w:pPr>
            <w:r>
              <w:rPr>
                <w:rStyle w:val="UpdatedThisYear"/>
              </w:rPr>
              <w:t>$</w:t>
            </w:r>
          </w:p>
        </w:tc>
        <w:tc>
          <w:tcPr>
            <w:tcW w:w="810" w:type="dxa"/>
            <w:tcBorders>
              <w:top w:val="single" w:sz="4" w:space="0" w:color="auto"/>
              <w:bottom w:val="double" w:sz="4" w:space="0" w:color="auto"/>
            </w:tcBorders>
          </w:tcPr>
          <w:p w14:paraId="25AC6957" w14:textId="085B6F77" w:rsidR="00EB5762" w:rsidRDefault="00EB5762" w:rsidP="00EB5762">
            <w:pPr>
              <w:pStyle w:val="TableBody"/>
            </w:pPr>
            <w:r>
              <w:t>$</w:t>
            </w:r>
          </w:p>
        </w:tc>
        <w:tc>
          <w:tcPr>
            <w:tcW w:w="810" w:type="dxa"/>
            <w:tcBorders>
              <w:top w:val="single" w:sz="4" w:space="0" w:color="auto"/>
              <w:bottom w:val="double" w:sz="4" w:space="0" w:color="auto"/>
            </w:tcBorders>
          </w:tcPr>
          <w:p w14:paraId="6252011A" w14:textId="36CFE12E" w:rsidR="00EB5762" w:rsidRDefault="00EB5762" w:rsidP="00EB5762">
            <w:pPr>
              <w:pStyle w:val="TableBody"/>
            </w:pPr>
            <w:r>
              <w:t>$</w:t>
            </w:r>
          </w:p>
        </w:tc>
        <w:tc>
          <w:tcPr>
            <w:tcW w:w="810" w:type="dxa"/>
            <w:tcBorders>
              <w:top w:val="single" w:sz="4" w:space="0" w:color="auto"/>
              <w:bottom w:val="double" w:sz="4" w:space="0" w:color="auto"/>
            </w:tcBorders>
          </w:tcPr>
          <w:p w14:paraId="7F011BC2" w14:textId="5FFE627C" w:rsidR="00EB5762" w:rsidRDefault="00EB5762" w:rsidP="00EB5762">
            <w:pPr>
              <w:pStyle w:val="TableBody"/>
            </w:pPr>
            <w:r>
              <w:t>$</w:t>
            </w:r>
          </w:p>
        </w:tc>
        <w:tc>
          <w:tcPr>
            <w:tcW w:w="810" w:type="dxa"/>
            <w:tcBorders>
              <w:top w:val="single" w:sz="4" w:space="0" w:color="auto"/>
              <w:bottom w:val="double" w:sz="4" w:space="0" w:color="auto"/>
            </w:tcBorders>
          </w:tcPr>
          <w:p w14:paraId="6892CF18" w14:textId="3D151D31" w:rsidR="00EB5762" w:rsidRDefault="00EB5762" w:rsidP="00EB5762">
            <w:pPr>
              <w:pStyle w:val="TableBody"/>
            </w:pPr>
            <w:r>
              <w:t>$</w:t>
            </w:r>
          </w:p>
        </w:tc>
        <w:tc>
          <w:tcPr>
            <w:tcW w:w="810" w:type="dxa"/>
            <w:tcBorders>
              <w:top w:val="single" w:sz="4" w:space="0" w:color="auto"/>
              <w:bottom w:val="double" w:sz="4" w:space="0" w:color="auto"/>
            </w:tcBorders>
          </w:tcPr>
          <w:p w14:paraId="631FC207" w14:textId="6E0DBB16" w:rsidR="00EB5762" w:rsidRDefault="00EB5762" w:rsidP="00EB5762">
            <w:pPr>
              <w:pStyle w:val="TableBody"/>
            </w:pPr>
            <w:r>
              <w:t>$</w:t>
            </w:r>
          </w:p>
        </w:tc>
        <w:tc>
          <w:tcPr>
            <w:tcW w:w="810" w:type="dxa"/>
            <w:tcBorders>
              <w:top w:val="single" w:sz="4" w:space="0" w:color="auto"/>
              <w:bottom w:val="double" w:sz="4" w:space="0" w:color="auto"/>
            </w:tcBorders>
          </w:tcPr>
          <w:p w14:paraId="54637F7A" w14:textId="1FCF367A" w:rsidR="00EB5762" w:rsidRDefault="00EB5762" w:rsidP="00EB5762">
            <w:pPr>
              <w:pStyle w:val="TableBody"/>
            </w:pPr>
            <w:r>
              <w:t>$</w:t>
            </w:r>
          </w:p>
        </w:tc>
        <w:tc>
          <w:tcPr>
            <w:tcW w:w="810" w:type="dxa"/>
            <w:tcBorders>
              <w:top w:val="single" w:sz="4" w:space="0" w:color="auto"/>
              <w:bottom w:val="double" w:sz="4" w:space="0" w:color="auto"/>
            </w:tcBorders>
          </w:tcPr>
          <w:p w14:paraId="081E4B9B" w14:textId="6B69A6FB" w:rsidR="00EB5762" w:rsidRDefault="00EB5762" w:rsidP="00EB5762">
            <w:pPr>
              <w:pStyle w:val="TableBody"/>
            </w:pPr>
            <w:r>
              <w:t>$</w:t>
            </w:r>
          </w:p>
        </w:tc>
        <w:tc>
          <w:tcPr>
            <w:tcW w:w="810" w:type="dxa"/>
            <w:tcBorders>
              <w:top w:val="single" w:sz="4" w:space="0" w:color="auto"/>
              <w:bottom w:val="double" w:sz="4" w:space="0" w:color="auto"/>
            </w:tcBorders>
          </w:tcPr>
          <w:p w14:paraId="0D473C73" w14:textId="4F37E205" w:rsidR="00EB5762" w:rsidRDefault="00EB5762" w:rsidP="00EB5762">
            <w:pPr>
              <w:pStyle w:val="TableBody"/>
            </w:pPr>
            <w:r>
              <w:t>$</w:t>
            </w:r>
          </w:p>
        </w:tc>
        <w:tc>
          <w:tcPr>
            <w:tcW w:w="810" w:type="dxa"/>
            <w:tcBorders>
              <w:top w:val="single" w:sz="4" w:space="0" w:color="auto"/>
              <w:bottom w:val="double" w:sz="4" w:space="0" w:color="auto"/>
            </w:tcBorders>
          </w:tcPr>
          <w:p w14:paraId="00E6B1AB" w14:textId="2DE6B6F4" w:rsidR="00EB5762" w:rsidRDefault="00EB5762" w:rsidP="00EB5762">
            <w:pPr>
              <w:pStyle w:val="TableBody"/>
            </w:pPr>
            <w:r>
              <w:t>$</w:t>
            </w:r>
          </w:p>
        </w:tc>
      </w:tr>
      <w:tr w:rsidR="004F7047" w14:paraId="4E8ED705" w14:textId="77777777" w:rsidTr="00AC4EF0">
        <w:tc>
          <w:tcPr>
            <w:tcW w:w="1980" w:type="dxa"/>
          </w:tcPr>
          <w:p w14:paraId="3A869DE8" w14:textId="5625B193" w:rsidR="004F7047" w:rsidRDefault="004F7047" w:rsidP="004F7047">
            <w:pPr>
              <w:pStyle w:val="TableBody"/>
            </w:pPr>
            <w:r w:rsidRPr="00202B78">
              <w:t>District’s covered payroll</w:t>
            </w:r>
          </w:p>
        </w:tc>
        <w:tc>
          <w:tcPr>
            <w:tcW w:w="810" w:type="dxa"/>
            <w:tcBorders>
              <w:top w:val="double" w:sz="4" w:space="0" w:color="auto"/>
            </w:tcBorders>
          </w:tcPr>
          <w:p w14:paraId="59649D6A" w14:textId="12BA164A" w:rsidR="004F7047" w:rsidRPr="006D5F29" w:rsidRDefault="004F7047" w:rsidP="004F7047">
            <w:pPr>
              <w:pStyle w:val="TableBody"/>
              <w:rPr>
                <w:rStyle w:val="UpdatedThisYear"/>
              </w:rPr>
            </w:pPr>
            <w:r>
              <w:rPr>
                <w:rStyle w:val="UpdatedThisYear"/>
              </w:rPr>
              <w:t>$</w:t>
            </w:r>
          </w:p>
        </w:tc>
        <w:tc>
          <w:tcPr>
            <w:tcW w:w="810" w:type="dxa"/>
            <w:tcBorders>
              <w:top w:val="double" w:sz="4" w:space="0" w:color="auto"/>
            </w:tcBorders>
          </w:tcPr>
          <w:p w14:paraId="03F7E2A6" w14:textId="07F5DA7F" w:rsidR="004F7047" w:rsidRDefault="004F7047" w:rsidP="004F7047">
            <w:pPr>
              <w:pStyle w:val="TableBody"/>
            </w:pPr>
            <w:r>
              <w:t>$</w:t>
            </w:r>
          </w:p>
        </w:tc>
        <w:tc>
          <w:tcPr>
            <w:tcW w:w="810" w:type="dxa"/>
            <w:tcBorders>
              <w:top w:val="double" w:sz="4" w:space="0" w:color="auto"/>
            </w:tcBorders>
          </w:tcPr>
          <w:p w14:paraId="57BEA670" w14:textId="7DCBE3CB" w:rsidR="004F7047" w:rsidRDefault="004F7047" w:rsidP="004F7047">
            <w:pPr>
              <w:pStyle w:val="TableBody"/>
            </w:pPr>
            <w:r>
              <w:t>$</w:t>
            </w:r>
          </w:p>
        </w:tc>
        <w:tc>
          <w:tcPr>
            <w:tcW w:w="810" w:type="dxa"/>
            <w:tcBorders>
              <w:top w:val="double" w:sz="4" w:space="0" w:color="auto"/>
            </w:tcBorders>
          </w:tcPr>
          <w:p w14:paraId="4803F000" w14:textId="11EEE2A7" w:rsidR="004F7047" w:rsidRDefault="004F7047" w:rsidP="004F7047">
            <w:pPr>
              <w:pStyle w:val="TableBody"/>
            </w:pPr>
            <w:r>
              <w:t>$</w:t>
            </w:r>
          </w:p>
        </w:tc>
        <w:tc>
          <w:tcPr>
            <w:tcW w:w="810" w:type="dxa"/>
            <w:tcBorders>
              <w:top w:val="double" w:sz="4" w:space="0" w:color="auto"/>
            </w:tcBorders>
          </w:tcPr>
          <w:p w14:paraId="5A1B1D9E" w14:textId="1479D68B" w:rsidR="004F7047" w:rsidRDefault="004F7047" w:rsidP="004F7047">
            <w:pPr>
              <w:pStyle w:val="TableBody"/>
            </w:pPr>
            <w:r>
              <w:t>$</w:t>
            </w:r>
          </w:p>
        </w:tc>
        <w:tc>
          <w:tcPr>
            <w:tcW w:w="810" w:type="dxa"/>
            <w:tcBorders>
              <w:top w:val="double" w:sz="4" w:space="0" w:color="auto"/>
            </w:tcBorders>
          </w:tcPr>
          <w:p w14:paraId="5D4C2CA2" w14:textId="21285CFA" w:rsidR="004F7047" w:rsidRDefault="004F7047" w:rsidP="004F7047">
            <w:pPr>
              <w:pStyle w:val="TableBody"/>
            </w:pPr>
            <w:r>
              <w:t>$</w:t>
            </w:r>
          </w:p>
        </w:tc>
        <w:tc>
          <w:tcPr>
            <w:tcW w:w="810" w:type="dxa"/>
            <w:tcBorders>
              <w:top w:val="double" w:sz="4" w:space="0" w:color="auto"/>
            </w:tcBorders>
          </w:tcPr>
          <w:p w14:paraId="4E5934D1" w14:textId="2483AB6E" w:rsidR="004F7047" w:rsidRDefault="004F7047" w:rsidP="004F7047">
            <w:pPr>
              <w:pStyle w:val="TableBody"/>
            </w:pPr>
            <w:r>
              <w:t>$</w:t>
            </w:r>
          </w:p>
        </w:tc>
        <w:tc>
          <w:tcPr>
            <w:tcW w:w="810" w:type="dxa"/>
            <w:tcBorders>
              <w:top w:val="double" w:sz="4" w:space="0" w:color="auto"/>
            </w:tcBorders>
          </w:tcPr>
          <w:p w14:paraId="4F4C1A54" w14:textId="6A544ECF" w:rsidR="004F7047" w:rsidRDefault="004F7047" w:rsidP="004F7047">
            <w:pPr>
              <w:pStyle w:val="TableBody"/>
            </w:pPr>
            <w:r>
              <w:t>$</w:t>
            </w:r>
          </w:p>
        </w:tc>
        <w:tc>
          <w:tcPr>
            <w:tcW w:w="810" w:type="dxa"/>
            <w:tcBorders>
              <w:top w:val="double" w:sz="4" w:space="0" w:color="auto"/>
            </w:tcBorders>
          </w:tcPr>
          <w:p w14:paraId="359AF1A4" w14:textId="3F604FB7" w:rsidR="004F7047" w:rsidRDefault="004F7047" w:rsidP="004F7047">
            <w:pPr>
              <w:pStyle w:val="TableBody"/>
            </w:pPr>
            <w:r>
              <w:t>$</w:t>
            </w:r>
          </w:p>
        </w:tc>
        <w:tc>
          <w:tcPr>
            <w:tcW w:w="810" w:type="dxa"/>
            <w:tcBorders>
              <w:top w:val="double" w:sz="4" w:space="0" w:color="auto"/>
            </w:tcBorders>
          </w:tcPr>
          <w:p w14:paraId="1434F45A" w14:textId="6CDEE443" w:rsidR="004F7047" w:rsidRDefault="004F7047" w:rsidP="004F7047">
            <w:pPr>
              <w:pStyle w:val="TableBody"/>
            </w:pPr>
            <w:r>
              <w:t>$</w:t>
            </w:r>
          </w:p>
        </w:tc>
      </w:tr>
      <w:tr w:rsidR="004F7047" w14:paraId="706FF23D" w14:textId="77777777">
        <w:tc>
          <w:tcPr>
            <w:tcW w:w="1980" w:type="dxa"/>
          </w:tcPr>
          <w:p w14:paraId="58DBA8BE" w14:textId="2E3B465B" w:rsidR="004F7047" w:rsidRDefault="004F7047" w:rsidP="004F7047">
            <w:pPr>
              <w:pStyle w:val="TableBody"/>
            </w:pPr>
            <w:r w:rsidRPr="00202B78">
              <w:t>District’s contributions as a percentage of covered payroll</w:t>
            </w:r>
          </w:p>
        </w:tc>
        <w:tc>
          <w:tcPr>
            <w:tcW w:w="810" w:type="dxa"/>
          </w:tcPr>
          <w:p w14:paraId="7DE55743" w14:textId="7268A0F2" w:rsidR="004F7047" w:rsidRPr="006D5F29" w:rsidRDefault="004F7047" w:rsidP="004F7047">
            <w:pPr>
              <w:pStyle w:val="TableBody"/>
              <w:jc w:val="right"/>
              <w:rPr>
                <w:rStyle w:val="UpdatedThisYear"/>
              </w:rPr>
            </w:pPr>
            <w:r>
              <w:rPr>
                <w:rStyle w:val="UpdatedThisYear"/>
              </w:rPr>
              <w:t>%</w:t>
            </w:r>
          </w:p>
        </w:tc>
        <w:tc>
          <w:tcPr>
            <w:tcW w:w="810" w:type="dxa"/>
          </w:tcPr>
          <w:p w14:paraId="6251A82A" w14:textId="32F345B2" w:rsidR="004F7047" w:rsidRDefault="004F7047" w:rsidP="004F7047">
            <w:pPr>
              <w:pStyle w:val="TableBody"/>
              <w:jc w:val="right"/>
            </w:pPr>
            <w:r>
              <w:t>%</w:t>
            </w:r>
          </w:p>
        </w:tc>
        <w:tc>
          <w:tcPr>
            <w:tcW w:w="810" w:type="dxa"/>
          </w:tcPr>
          <w:p w14:paraId="71AD32CA" w14:textId="39C59927" w:rsidR="004F7047" w:rsidRDefault="004F7047" w:rsidP="004F7047">
            <w:pPr>
              <w:pStyle w:val="TableBody"/>
              <w:jc w:val="right"/>
            </w:pPr>
            <w:r>
              <w:t>%</w:t>
            </w:r>
          </w:p>
        </w:tc>
        <w:tc>
          <w:tcPr>
            <w:tcW w:w="810" w:type="dxa"/>
          </w:tcPr>
          <w:p w14:paraId="1C825FED" w14:textId="6C913EB0" w:rsidR="004F7047" w:rsidRDefault="004F7047" w:rsidP="004F7047">
            <w:pPr>
              <w:pStyle w:val="TableBody"/>
              <w:jc w:val="right"/>
            </w:pPr>
            <w:r>
              <w:t>%</w:t>
            </w:r>
          </w:p>
        </w:tc>
        <w:tc>
          <w:tcPr>
            <w:tcW w:w="810" w:type="dxa"/>
          </w:tcPr>
          <w:p w14:paraId="50A6DA58" w14:textId="1B1ED7C2" w:rsidR="004F7047" w:rsidRDefault="004F7047" w:rsidP="004F7047">
            <w:pPr>
              <w:pStyle w:val="TableBody"/>
              <w:jc w:val="right"/>
            </w:pPr>
            <w:r>
              <w:t>%</w:t>
            </w:r>
          </w:p>
        </w:tc>
        <w:tc>
          <w:tcPr>
            <w:tcW w:w="810" w:type="dxa"/>
          </w:tcPr>
          <w:p w14:paraId="2C13343E" w14:textId="0947DDA9" w:rsidR="004F7047" w:rsidRDefault="004F7047" w:rsidP="004F7047">
            <w:pPr>
              <w:pStyle w:val="TableBody"/>
              <w:jc w:val="right"/>
            </w:pPr>
            <w:r>
              <w:t>%</w:t>
            </w:r>
          </w:p>
        </w:tc>
        <w:tc>
          <w:tcPr>
            <w:tcW w:w="810" w:type="dxa"/>
          </w:tcPr>
          <w:p w14:paraId="77C7F2EE" w14:textId="250F4801" w:rsidR="004F7047" w:rsidRDefault="004F7047" w:rsidP="004F7047">
            <w:pPr>
              <w:pStyle w:val="TableBody"/>
              <w:jc w:val="right"/>
            </w:pPr>
            <w:r>
              <w:t>%</w:t>
            </w:r>
          </w:p>
        </w:tc>
        <w:tc>
          <w:tcPr>
            <w:tcW w:w="810" w:type="dxa"/>
          </w:tcPr>
          <w:p w14:paraId="4CBF8E72" w14:textId="564A1D43" w:rsidR="004F7047" w:rsidRDefault="004F7047" w:rsidP="004F7047">
            <w:pPr>
              <w:pStyle w:val="TableBody"/>
              <w:jc w:val="right"/>
            </w:pPr>
            <w:r>
              <w:t>%</w:t>
            </w:r>
          </w:p>
        </w:tc>
        <w:tc>
          <w:tcPr>
            <w:tcW w:w="810" w:type="dxa"/>
          </w:tcPr>
          <w:p w14:paraId="6BC87A29" w14:textId="74517771" w:rsidR="004F7047" w:rsidRDefault="004F7047" w:rsidP="004F7047">
            <w:pPr>
              <w:pStyle w:val="TableBody"/>
              <w:jc w:val="right"/>
            </w:pPr>
            <w:r>
              <w:t>%</w:t>
            </w:r>
          </w:p>
        </w:tc>
        <w:tc>
          <w:tcPr>
            <w:tcW w:w="810" w:type="dxa"/>
          </w:tcPr>
          <w:p w14:paraId="0503736E" w14:textId="74601DAA" w:rsidR="004F7047" w:rsidRDefault="004F7047" w:rsidP="004F7047">
            <w:pPr>
              <w:pStyle w:val="TableBody"/>
              <w:jc w:val="right"/>
            </w:pPr>
            <w:r>
              <w:t>%</w:t>
            </w:r>
          </w:p>
        </w:tc>
      </w:tr>
    </w:tbl>
    <w:p w14:paraId="0DCC984D" w14:textId="77777777" w:rsidR="00D5570E" w:rsidRPr="00B83650" w:rsidRDefault="00D5570E" w:rsidP="00755E65">
      <w:pPr>
        <w:pStyle w:val="Heading3"/>
        <w:rPr>
          <w:sz w:val="28"/>
        </w:rPr>
      </w:pPr>
      <w:r w:rsidRPr="00B83650">
        <w:rPr>
          <w:sz w:val="28"/>
        </w:rPr>
        <w:t>ASRS—Health insurance premium benefit</w:t>
      </w:r>
      <w:r w:rsidRPr="00B83650">
        <w:rPr>
          <w:sz w:val="28"/>
        </w:rPr>
        <w:tab/>
      </w:r>
    </w:p>
    <w:tbl>
      <w:tblPr>
        <w:tblStyle w:val="TableGrid"/>
        <w:tblW w:w="0" w:type="auto"/>
        <w:tblLayout w:type="fixed"/>
        <w:tblCellMar>
          <w:left w:w="58" w:type="dxa"/>
          <w:right w:w="58" w:type="dxa"/>
        </w:tblCellMar>
        <w:tblLook w:val="04A0" w:firstRow="1" w:lastRow="0" w:firstColumn="1" w:lastColumn="0" w:noHBand="0" w:noVBand="1"/>
      </w:tblPr>
      <w:tblGrid>
        <w:gridCol w:w="1980"/>
        <w:gridCol w:w="810"/>
        <w:gridCol w:w="810"/>
        <w:gridCol w:w="810"/>
        <w:gridCol w:w="810"/>
        <w:gridCol w:w="810"/>
        <w:gridCol w:w="810"/>
        <w:gridCol w:w="810"/>
        <w:gridCol w:w="810"/>
        <w:gridCol w:w="810"/>
        <w:gridCol w:w="810"/>
      </w:tblGrid>
      <w:tr w:rsidR="00E20726" w14:paraId="2AD47DA0"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44237648" w14:textId="77777777" w:rsidR="00E20726" w:rsidRDefault="00E20726">
            <w:pPr>
              <w:pStyle w:val="TableBody"/>
              <w:jc w:val="center"/>
            </w:pPr>
          </w:p>
        </w:tc>
        <w:tc>
          <w:tcPr>
            <w:tcW w:w="8100" w:type="dxa"/>
            <w:gridSpan w:val="10"/>
            <w:tcBorders>
              <w:bottom w:val="single" w:sz="4" w:space="0" w:color="auto"/>
            </w:tcBorders>
            <w:vAlign w:val="bottom"/>
          </w:tcPr>
          <w:p w14:paraId="1F7D73E9" w14:textId="77777777" w:rsidR="00E20726" w:rsidRDefault="00E20726">
            <w:pPr>
              <w:pStyle w:val="TableBody"/>
              <w:jc w:val="center"/>
            </w:pPr>
            <w:r>
              <w:t xml:space="preserve">Reporting fiscal year </w:t>
            </w:r>
          </w:p>
        </w:tc>
      </w:tr>
      <w:tr w:rsidR="00E20726" w14:paraId="7D25416E"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34E41DA5" w14:textId="77777777" w:rsidR="00E20726" w:rsidRDefault="00E20726">
            <w:pPr>
              <w:pStyle w:val="TableBody"/>
              <w:jc w:val="center"/>
            </w:pPr>
          </w:p>
        </w:tc>
        <w:tc>
          <w:tcPr>
            <w:tcW w:w="810" w:type="dxa"/>
            <w:tcBorders>
              <w:top w:val="single" w:sz="4" w:space="0" w:color="auto"/>
            </w:tcBorders>
            <w:vAlign w:val="bottom"/>
          </w:tcPr>
          <w:p w14:paraId="2E521776" w14:textId="77777777" w:rsidR="00E20726" w:rsidRPr="006D5F29" w:rsidRDefault="00E20726">
            <w:pPr>
              <w:pStyle w:val="TableBody"/>
              <w:jc w:val="center"/>
              <w:rPr>
                <w:rStyle w:val="UpdatedThisYear"/>
              </w:rPr>
            </w:pPr>
            <w:r w:rsidRPr="006D5F29">
              <w:rPr>
                <w:rStyle w:val="UpdatedThisYear"/>
              </w:rPr>
              <w:t>2026</w:t>
            </w:r>
          </w:p>
        </w:tc>
        <w:tc>
          <w:tcPr>
            <w:tcW w:w="810" w:type="dxa"/>
            <w:tcBorders>
              <w:top w:val="single" w:sz="4" w:space="0" w:color="auto"/>
            </w:tcBorders>
            <w:vAlign w:val="bottom"/>
          </w:tcPr>
          <w:p w14:paraId="1E5ADF83" w14:textId="77777777" w:rsidR="00E20726" w:rsidRDefault="00E20726">
            <w:pPr>
              <w:pStyle w:val="TableBody"/>
              <w:jc w:val="center"/>
            </w:pPr>
            <w:r>
              <w:t>2025</w:t>
            </w:r>
          </w:p>
        </w:tc>
        <w:tc>
          <w:tcPr>
            <w:tcW w:w="810" w:type="dxa"/>
            <w:tcBorders>
              <w:top w:val="single" w:sz="4" w:space="0" w:color="auto"/>
            </w:tcBorders>
            <w:vAlign w:val="bottom"/>
          </w:tcPr>
          <w:p w14:paraId="1F3D6FAC" w14:textId="77777777" w:rsidR="00E20726" w:rsidRDefault="00E20726">
            <w:pPr>
              <w:pStyle w:val="TableBody"/>
              <w:jc w:val="center"/>
            </w:pPr>
            <w:r>
              <w:t>2024</w:t>
            </w:r>
          </w:p>
        </w:tc>
        <w:tc>
          <w:tcPr>
            <w:tcW w:w="810" w:type="dxa"/>
            <w:tcBorders>
              <w:top w:val="single" w:sz="4" w:space="0" w:color="auto"/>
            </w:tcBorders>
            <w:vAlign w:val="bottom"/>
          </w:tcPr>
          <w:p w14:paraId="12F1CD1D" w14:textId="77777777" w:rsidR="00E20726" w:rsidRDefault="00E20726">
            <w:pPr>
              <w:pStyle w:val="TableBody"/>
              <w:jc w:val="center"/>
            </w:pPr>
            <w:r>
              <w:t>2023</w:t>
            </w:r>
          </w:p>
        </w:tc>
        <w:tc>
          <w:tcPr>
            <w:tcW w:w="810" w:type="dxa"/>
            <w:tcBorders>
              <w:top w:val="single" w:sz="4" w:space="0" w:color="auto"/>
            </w:tcBorders>
            <w:vAlign w:val="bottom"/>
          </w:tcPr>
          <w:p w14:paraId="61568AC7" w14:textId="77777777" w:rsidR="00E20726" w:rsidRDefault="00E20726">
            <w:pPr>
              <w:pStyle w:val="TableBody"/>
              <w:jc w:val="center"/>
            </w:pPr>
            <w:r>
              <w:t>2022</w:t>
            </w:r>
          </w:p>
        </w:tc>
        <w:tc>
          <w:tcPr>
            <w:tcW w:w="810" w:type="dxa"/>
            <w:tcBorders>
              <w:top w:val="single" w:sz="4" w:space="0" w:color="auto"/>
            </w:tcBorders>
            <w:vAlign w:val="bottom"/>
          </w:tcPr>
          <w:p w14:paraId="5016EBCE" w14:textId="77777777" w:rsidR="00E20726" w:rsidRDefault="00E20726">
            <w:pPr>
              <w:pStyle w:val="TableBody"/>
              <w:jc w:val="center"/>
            </w:pPr>
            <w:r>
              <w:t>2021</w:t>
            </w:r>
          </w:p>
        </w:tc>
        <w:tc>
          <w:tcPr>
            <w:tcW w:w="810" w:type="dxa"/>
            <w:tcBorders>
              <w:top w:val="single" w:sz="4" w:space="0" w:color="auto"/>
            </w:tcBorders>
            <w:vAlign w:val="bottom"/>
          </w:tcPr>
          <w:p w14:paraId="1A610CD0" w14:textId="77777777" w:rsidR="00E20726" w:rsidRDefault="00E20726">
            <w:pPr>
              <w:pStyle w:val="TableBody"/>
              <w:jc w:val="center"/>
            </w:pPr>
            <w:r>
              <w:t>2020</w:t>
            </w:r>
          </w:p>
        </w:tc>
        <w:tc>
          <w:tcPr>
            <w:tcW w:w="810" w:type="dxa"/>
            <w:tcBorders>
              <w:top w:val="single" w:sz="4" w:space="0" w:color="auto"/>
            </w:tcBorders>
            <w:vAlign w:val="bottom"/>
          </w:tcPr>
          <w:p w14:paraId="18354C46" w14:textId="77777777" w:rsidR="00E20726" w:rsidRDefault="00E20726">
            <w:pPr>
              <w:pStyle w:val="TableBody"/>
              <w:jc w:val="center"/>
            </w:pPr>
            <w:r>
              <w:t>2019</w:t>
            </w:r>
          </w:p>
        </w:tc>
        <w:tc>
          <w:tcPr>
            <w:tcW w:w="810" w:type="dxa"/>
            <w:tcBorders>
              <w:top w:val="single" w:sz="4" w:space="0" w:color="auto"/>
            </w:tcBorders>
            <w:vAlign w:val="bottom"/>
          </w:tcPr>
          <w:p w14:paraId="4FBBE28F" w14:textId="77777777" w:rsidR="00E20726" w:rsidRDefault="00E20726">
            <w:pPr>
              <w:pStyle w:val="TableBody"/>
              <w:jc w:val="center"/>
            </w:pPr>
            <w:r>
              <w:t>2018</w:t>
            </w:r>
          </w:p>
        </w:tc>
        <w:tc>
          <w:tcPr>
            <w:tcW w:w="810" w:type="dxa"/>
            <w:tcBorders>
              <w:top w:val="single" w:sz="4" w:space="0" w:color="auto"/>
            </w:tcBorders>
            <w:vAlign w:val="bottom"/>
          </w:tcPr>
          <w:p w14:paraId="75EF6C93" w14:textId="77777777" w:rsidR="00E20726" w:rsidRDefault="00E20726">
            <w:pPr>
              <w:pStyle w:val="TableBody"/>
              <w:jc w:val="center"/>
            </w:pPr>
            <w:r>
              <w:t>2017</w:t>
            </w:r>
          </w:p>
        </w:tc>
      </w:tr>
      <w:tr w:rsidR="004F7047" w14:paraId="7B928AB1" w14:textId="77777777">
        <w:tc>
          <w:tcPr>
            <w:tcW w:w="1980" w:type="dxa"/>
          </w:tcPr>
          <w:p w14:paraId="194C06E2" w14:textId="3E9179F0" w:rsidR="004F7047" w:rsidRDefault="004F7047" w:rsidP="004F7047">
            <w:pPr>
              <w:pStyle w:val="TableBody"/>
            </w:pPr>
            <w:r w:rsidRPr="00C5704D">
              <w:t xml:space="preserve">Statutorily required contribution </w:t>
            </w:r>
          </w:p>
        </w:tc>
        <w:tc>
          <w:tcPr>
            <w:tcW w:w="810" w:type="dxa"/>
          </w:tcPr>
          <w:p w14:paraId="14B0D190" w14:textId="77777777" w:rsidR="004F7047" w:rsidRPr="006D5F29" w:rsidRDefault="004F7047" w:rsidP="004F7047">
            <w:pPr>
              <w:pStyle w:val="TableBody"/>
              <w:rPr>
                <w:rStyle w:val="UpdatedThisYear"/>
              </w:rPr>
            </w:pPr>
            <w:r>
              <w:rPr>
                <w:rStyle w:val="UpdatedThisYear"/>
              </w:rPr>
              <w:t>$</w:t>
            </w:r>
          </w:p>
        </w:tc>
        <w:tc>
          <w:tcPr>
            <w:tcW w:w="810" w:type="dxa"/>
          </w:tcPr>
          <w:p w14:paraId="5E644366" w14:textId="77777777" w:rsidR="004F7047" w:rsidRDefault="004F7047" w:rsidP="004F7047">
            <w:pPr>
              <w:pStyle w:val="TableBody"/>
            </w:pPr>
            <w:r>
              <w:t>$</w:t>
            </w:r>
          </w:p>
        </w:tc>
        <w:tc>
          <w:tcPr>
            <w:tcW w:w="810" w:type="dxa"/>
          </w:tcPr>
          <w:p w14:paraId="477A81D6" w14:textId="77777777" w:rsidR="004F7047" w:rsidRDefault="004F7047" w:rsidP="004F7047">
            <w:pPr>
              <w:pStyle w:val="TableBody"/>
            </w:pPr>
            <w:r>
              <w:t>$</w:t>
            </w:r>
          </w:p>
        </w:tc>
        <w:tc>
          <w:tcPr>
            <w:tcW w:w="810" w:type="dxa"/>
          </w:tcPr>
          <w:p w14:paraId="41D3CA28" w14:textId="77777777" w:rsidR="004F7047" w:rsidRDefault="004F7047" w:rsidP="004F7047">
            <w:pPr>
              <w:pStyle w:val="TableBody"/>
            </w:pPr>
            <w:r>
              <w:t>$</w:t>
            </w:r>
          </w:p>
        </w:tc>
        <w:tc>
          <w:tcPr>
            <w:tcW w:w="810" w:type="dxa"/>
          </w:tcPr>
          <w:p w14:paraId="74FF2B15" w14:textId="77777777" w:rsidR="004F7047" w:rsidRDefault="004F7047" w:rsidP="004F7047">
            <w:pPr>
              <w:pStyle w:val="TableBody"/>
            </w:pPr>
            <w:r>
              <w:t>$</w:t>
            </w:r>
          </w:p>
        </w:tc>
        <w:tc>
          <w:tcPr>
            <w:tcW w:w="810" w:type="dxa"/>
          </w:tcPr>
          <w:p w14:paraId="7C24BA90" w14:textId="77777777" w:rsidR="004F7047" w:rsidRDefault="004F7047" w:rsidP="004F7047">
            <w:pPr>
              <w:pStyle w:val="TableBody"/>
            </w:pPr>
            <w:r>
              <w:t>$</w:t>
            </w:r>
          </w:p>
        </w:tc>
        <w:tc>
          <w:tcPr>
            <w:tcW w:w="810" w:type="dxa"/>
          </w:tcPr>
          <w:p w14:paraId="281622EC" w14:textId="77777777" w:rsidR="004F7047" w:rsidRDefault="004F7047" w:rsidP="004F7047">
            <w:pPr>
              <w:pStyle w:val="TableBody"/>
            </w:pPr>
            <w:r>
              <w:t>$</w:t>
            </w:r>
          </w:p>
        </w:tc>
        <w:tc>
          <w:tcPr>
            <w:tcW w:w="810" w:type="dxa"/>
          </w:tcPr>
          <w:p w14:paraId="74466DE8" w14:textId="77777777" w:rsidR="004F7047" w:rsidRDefault="004F7047" w:rsidP="004F7047">
            <w:pPr>
              <w:pStyle w:val="TableBody"/>
            </w:pPr>
            <w:r>
              <w:t>$</w:t>
            </w:r>
          </w:p>
        </w:tc>
        <w:tc>
          <w:tcPr>
            <w:tcW w:w="810" w:type="dxa"/>
          </w:tcPr>
          <w:p w14:paraId="4CF343A2" w14:textId="77777777" w:rsidR="004F7047" w:rsidRDefault="004F7047" w:rsidP="004F7047">
            <w:pPr>
              <w:pStyle w:val="TableBody"/>
            </w:pPr>
            <w:r>
              <w:t>$</w:t>
            </w:r>
          </w:p>
        </w:tc>
        <w:tc>
          <w:tcPr>
            <w:tcW w:w="810" w:type="dxa"/>
          </w:tcPr>
          <w:p w14:paraId="2B767C7D" w14:textId="77777777" w:rsidR="004F7047" w:rsidRDefault="004F7047" w:rsidP="004F7047">
            <w:pPr>
              <w:pStyle w:val="TableBody"/>
            </w:pPr>
            <w:r>
              <w:t>$</w:t>
            </w:r>
          </w:p>
        </w:tc>
      </w:tr>
      <w:tr w:rsidR="004F7047" w14:paraId="19C115F4" w14:textId="77777777">
        <w:tc>
          <w:tcPr>
            <w:tcW w:w="1980" w:type="dxa"/>
          </w:tcPr>
          <w:p w14:paraId="3FDFACD9" w14:textId="0A0BF8D2" w:rsidR="004F7047" w:rsidRDefault="004F7047" w:rsidP="004F7047">
            <w:pPr>
              <w:pStyle w:val="TableBody"/>
            </w:pPr>
            <w:r w:rsidRPr="00C5704D">
              <w:t>District’s contributions in relation to the statutorily required contribution</w:t>
            </w:r>
          </w:p>
        </w:tc>
        <w:tc>
          <w:tcPr>
            <w:tcW w:w="810" w:type="dxa"/>
            <w:tcBorders>
              <w:bottom w:val="single" w:sz="4" w:space="0" w:color="auto"/>
            </w:tcBorders>
          </w:tcPr>
          <w:p w14:paraId="02F6E71D" w14:textId="77777777" w:rsidR="004F7047" w:rsidRPr="006D5F29" w:rsidRDefault="004F7047" w:rsidP="004F7047">
            <w:pPr>
              <w:pStyle w:val="TableBody"/>
              <w:rPr>
                <w:rStyle w:val="UpdatedThisYear"/>
              </w:rPr>
            </w:pPr>
          </w:p>
        </w:tc>
        <w:tc>
          <w:tcPr>
            <w:tcW w:w="810" w:type="dxa"/>
            <w:tcBorders>
              <w:bottom w:val="single" w:sz="4" w:space="0" w:color="auto"/>
            </w:tcBorders>
          </w:tcPr>
          <w:p w14:paraId="550CF4B0" w14:textId="77777777" w:rsidR="004F7047" w:rsidRDefault="004F7047" w:rsidP="004F7047">
            <w:pPr>
              <w:pStyle w:val="TableBody"/>
            </w:pPr>
          </w:p>
        </w:tc>
        <w:tc>
          <w:tcPr>
            <w:tcW w:w="810" w:type="dxa"/>
            <w:tcBorders>
              <w:bottom w:val="single" w:sz="4" w:space="0" w:color="auto"/>
            </w:tcBorders>
          </w:tcPr>
          <w:p w14:paraId="6D13E3C5" w14:textId="77777777" w:rsidR="004F7047" w:rsidRDefault="004F7047" w:rsidP="004F7047">
            <w:pPr>
              <w:pStyle w:val="TableBody"/>
            </w:pPr>
          </w:p>
        </w:tc>
        <w:tc>
          <w:tcPr>
            <w:tcW w:w="810" w:type="dxa"/>
            <w:tcBorders>
              <w:bottom w:val="single" w:sz="4" w:space="0" w:color="auto"/>
            </w:tcBorders>
          </w:tcPr>
          <w:p w14:paraId="2F15F9A0" w14:textId="77777777" w:rsidR="004F7047" w:rsidRDefault="004F7047" w:rsidP="004F7047">
            <w:pPr>
              <w:pStyle w:val="TableBody"/>
            </w:pPr>
          </w:p>
        </w:tc>
        <w:tc>
          <w:tcPr>
            <w:tcW w:w="810" w:type="dxa"/>
            <w:tcBorders>
              <w:bottom w:val="single" w:sz="4" w:space="0" w:color="auto"/>
            </w:tcBorders>
          </w:tcPr>
          <w:p w14:paraId="791628BE" w14:textId="77777777" w:rsidR="004F7047" w:rsidRDefault="004F7047" w:rsidP="004F7047">
            <w:pPr>
              <w:pStyle w:val="TableBody"/>
            </w:pPr>
          </w:p>
        </w:tc>
        <w:tc>
          <w:tcPr>
            <w:tcW w:w="810" w:type="dxa"/>
            <w:tcBorders>
              <w:bottom w:val="single" w:sz="4" w:space="0" w:color="auto"/>
            </w:tcBorders>
          </w:tcPr>
          <w:p w14:paraId="6225F503" w14:textId="77777777" w:rsidR="004F7047" w:rsidRDefault="004F7047" w:rsidP="004F7047">
            <w:pPr>
              <w:pStyle w:val="TableBody"/>
            </w:pPr>
          </w:p>
        </w:tc>
        <w:tc>
          <w:tcPr>
            <w:tcW w:w="810" w:type="dxa"/>
            <w:tcBorders>
              <w:bottom w:val="single" w:sz="4" w:space="0" w:color="auto"/>
            </w:tcBorders>
          </w:tcPr>
          <w:p w14:paraId="653554D2" w14:textId="77777777" w:rsidR="004F7047" w:rsidRDefault="004F7047" w:rsidP="004F7047">
            <w:pPr>
              <w:pStyle w:val="TableBody"/>
            </w:pPr>
          </w:p>
        </w:tc>
        <w:tc>
          <w:tcPr>
            <w:tcW w:w="810" w:type="dxa"/>
            <w:tcBorders>
              <w:bottom w:val="single" w:sz="4" w:space="0" w:color="auto"/>
            </w:tcBorders>
          </w:tcPr>
          <w:p w14:paraId="4A03E93C" w14:textId="77777777" w:rsidR="004F7047" w:rsidRDefault="004F7047" w:rsidP="004F7047">
            <w:pPr>
              <w:pStyle w:val="TableBody"/>
            </w:pPr>
          </w:p>
        </w:tc>
        <w:tc>
          <w:tcPr>
            <w:tcW w:w="810" w:type="dxa"/>
            <w:tcBorders>
              <w:bottom w:val="single" w:sz="4" w:space="0" w:color="auto"/>
            </w:tcBorders>
          </w:tcPr>
          <w:p w14:paraId="131780AF" w14:textId="77777777" w:rsidR="004F7047" w:rsidRDefault="004F7047" w:rsidP="004F7047">
            <w:pPr>
              <w:pStyle w:val="TableBody"/>
            </w:pPr>
          </w:p>
        </w:tc>
        <w:tc>
          <w:tcPr>
            <w:tcW w:w="810" w:type="dxa"/>
            <w:tcBorders>
              <w:bottom w:val="single" w:sz="4" w:space="0" w:color="auto"/>
            </w:tcBorders>
          </w:tcPr>
          <w:p w14:paraId="07B083E8" w14:textId="77777777" w:rsidR="004F7047" w:rsidRDefault="004F7047" w:rsidP="004F7047">
            <w:pPr>
              <w:pStyle w:val="TableBody"/>
            </w:pPr>
          </w:p>
        </w:tc>
      </w:tr>
      <w:tr w:rsidR="004F7047" w14:paraId="3055AC73" w14:textId="77777777">
        <w:tc>
          <w:tcPr>
            <w:tcW w:w="1980" w:type="dxa"/>
          </w:tcPr>
          <w:p w14:paraId="1F73EDBC" w14:textId="495D9027" w:rsidR="004F7047" w:rsidRDefault="004F7047" w:rsidP="004F7047">
            <w:pPr>
              <w:pStyle w:val="TableBody"/>
            </w:pPr>
            <w:r w:rsidRPr="00C5704D">
              <w:t>District’s contribution deficiency (excess)</w:t>
            </w:r>
          </w:p>
        </w:tc>
        <w:tc>
          <w:tcPr>
            <w:tcW w:w="810" w:type="dxa"/>
            <w:tcBorders>
              <w:top w:val="single" w:sz="4" w:space="0" w:color="auto"/>
              <w:bottom w:val="double" w:sz="4" w:space="0" w:color="auto"/>
            </w:tcBorders>
          </w:tcPr>
          <w:p w14:paraId="3D7412B3" w14:textId="77777777" w:rsidR="004F7047" w:rsidRPr="006D5F29" w:rsidRDefault="004F7047" w:rsidP="004F7047">
            <w:pPr>
              <w:pStyle w:val="TableBody"/>
              <w:rPr>
                <w:rStyle w:val="UpdatedThisYear"/>
              </w:rPr>
            </w:pPr>
            <w:r>
              <w:rPr>
                <w:rStyle w:val="UpdatedThisYear"/>
              </w:rPr>
              <w:t>$</w:t>
            </w:r>
          </w:p>
        </w:tc>
        <w:tc>
          <w:tcPr>
            <w:tcW w:w="810" w:type="dxa"/>
            <w:tcBorders>
              <w:top w:val="single" w:sz="4" w:space="0" w:color="auto"/>
              <w:bottom w:val="double" w:sz="4" w:space="0" w:color="auto"/>
            </w:tcBorders>
          </w:tcPr>
          <w:p w14:paraId="28FE28DB" w14:textId="77777777" w:rsidR="004F7047" w:rsidRDefault="004F7047" w:rsidP="004F7047">
            <w:pPr>
              <w:pStyle w:val="TableBody"/>
            </w:pPr>
            <w:r>
              <w:t>$</w:t>
            </w:r>
          </w:p>
        </w:tc>
        <w:tc>
          <w:tcPr>
            <w:tcW w:w="810" w:type="dxa"/>
            <w:tcBorders>
              <w:top w:val="single" w:sz="4" w:space="0" w:color="auto"/>
              <w:bottom w:val="double" w:sz="4" w:space="0" w:color="auto"/>
            </w:tcBorders>
          </w:tcPr>
          <w:p w14:paraId="39722C81" w14:textId="77777777" w:rsidR="004F7047" w:rsidRDefault="004F7047" w:rsidP="004F7047">
            <w:pPr>
              <w:pStyle w:val="TableBody"/>
            </w:pPr>
            <w:r>
              <w:t>$</w:t>
            </w:r>
          </w:p>
        </w:tc>
        <w:tc>
          <w:tcPr>
            <w:tcW w:w="810" w:type="dxa"/>
            <w:tcBorders>
              <w:top w:val="single" w:sz="4" w:space="0" w:color="auto"/>
              <w:bottom w:val="double" w:sz="4" w:space="0" w:color="auto"/>
            </w:tcBorders>
          </w:tcPr>
          <w:p w14:paraId="6C222D9F" w14:textId="77777777" w:rsidR="004F7047" w:rsidRDefault="004F7047" w:rsidP="004F7047">
            <w:pPr>
              <w:pStyle w:val="TableBody"/>
            </w:pPr>
            <w:r>
              <w:t>$</w:t>
            </w:r>
          </w:p>
        </w:tc>
        <w:tc>
          <w:tcPr>
            <w:tcW w:w="810" w:type="dxa"/>
            <w:tcBorders>
              <w:top w:val="single" w:sz="4" w:space="0" w:color="auto"/>
              <w:bottom w:val="double" w:sz="4" w:space="0" w:color="auto"/>
            </w:tcBorders>
          </w:tcPr>
          <w:p w14:paraId="763D2804" w14:textId="77777777" w:rsidR="004F7047" w:rsidRDefault="004F7047" w:rsidP="004F7047">
            <w:pPr>
              <w:pStyle w:val="TableBody"/>
            </w:pPr>
            <w:r>
              <w:t>$</w:t>
            </w:r>
          </w:p>
        </w:tc>
        <w:tc>
          <w:tcPr>
            <w:tcW w:w="810" w:type="dxa"/>
            <w:tcBorders>
              <w:top w:val="single" w:sz="4" w:space="0" w:color="auto"/>
              <w:bottom w:val="double" w:sz="4" w:space="0" w:color="auto"/>
            </w:tcBorders>
          </w:tcPr>
          <w:p w14:paraId="23351A04" w14:textId="77777777" w:rsidR="004F7047" w:rsidRDefault="004F7047" w:rsidP="004F7047">
            <w:pPr>
              <w:pStyle w:val="TableBody"/>
            </w:pPr>
            <w:r>
              <w:t>$</w:t>
            </w:r>
          </w:p>
        </w:tc>
        <w:tc>
          <w:tcPr>
            <w:tcW w:w="810" w:type="dxa"/>
            <w:tcBorders>
              <w:top w:val="single" w:sz="4" w:space="0" w:color="auto"/>
              <w:bottom w:val="double" w:sz="4" w:space="0" w:color="auto"/>
            </w:tcBorders>
          </w:tcPr>
          <w:p w14:paraId="4733C8F8" w14:textId="77777777" w:rsidR="004F7047" w:rsidRDefault="004F7047" w:rsidP="004F7047">
            <w:pPr>
              <w:pStyle w:val="TableBody"/>
            </w:pPr>
            <w:r>
              <w:t>$</w:t>
            </w:r>
          </w:p>
        </w:tc>
        <w:tc>
          <w:tcPr>
            <w:tcW w:w="810" w:type="dxa"/>
            <w:tcBorders>
              <w:top w:val="single" w:sz="4" w:space="0" w:color="auto"/>
              <w:bottom w:val="double" w:sz="4" w:space="0" w:color="auto"/>
            </w:tcBorders>
          </w:tcPr>
          <w:p w14:paraId="28B1B0CE" w14:textId="77777777" w:rsidR="004F7047" w:rsidRDefault="004F7047" w:rsidP="004F7047">
            <w:pPr>
              <w:pStyle w:val="TableBody"/>
            </w:pPr>
            <w:r>
              <w:t>$</w:t>
            </w:r>
          </w:p>
        </w:tc>
        <w:tc>
          <w:tcPr>
            <w:tcW w:w="810" w:type="dxa"/>
            <w:tcBorders>
              <w:top w:val="single" w:sz="4" w:space="0" w:color="auto"/>
              <w:bottom w:val="double" w:sz="4" w:space="0" w:color="auto"/>
            </w:tcBorders>
          </w:tcPr>
          <w:p w14:paraId="43D89917" w14:textId="77777777" w:rsidR="004F7047" w:rsidRDefault="004F7047" w:rsidP="004F7047">
            <w:pPr>
              <w:pStyle w:val="TableBody"/>
            </w:pPr>
            <w:r>
              <w:t>$</w:t>
            </w:r>
          </w:p>
        </w:tc>
        <w:tc>
          <w:tcPr>
            <w:tcW w:w="810" w:type="dxa"/>
            <w:tcBorders>
              <w:top w:val="single" w:sz="4" w:space="0" w:color="auto"/>
              <w:bottom w:val="double" w:sz="4" w:space="0" w:color="auto"/>
            </w:tcBorders>
          </w:tcPr>
          <w:p w14:paraId="6775E16B" w14:textId="77777777" w:rsidR="004F7047" w:rsidRDefault="004F7047" w:rsidP="004F7047">
            <w:pPr>
              <w:pStyle w:val="TableBody"/>
            </w:pPr>
            <w:r>
              <w:t>$</w:t>
            </w:r>
          </w:p>
        </w:tc>
      </w:tr>
      <w:tr w:rsidR="004F7047" w14:paraId="4E537387" w14:textId="77777777">
        <w:tc>
          <w:tcPr>
            <w:tcW w:w="1980" w:type="dxa"/>
          </w:tcPr>
          <w:p w14:paraId="61C584CD" w14:textId="5440A173" w:rsidR="004F7047" w:rsidRDefault="004F7047" w:rsidP="004F7047">
            <w:pPr>
              <w:pStyle w:val="TableBody"/>
            </w:pPr>
            <w:r w:rsidRPr="00C5704D">
              <w:t>District’s covered payroll</w:t>
            </w:r>
          </w:p>
        </w:tc>
        <w:tc>
          <w:tcPr>
            <w:tcW w:w="810" w:type="dxa"/>
            <w:tcBorders>
              <w:top w:val="double" w:sz="4" w:space="0" w:color="auto"/>
            </w:tcBorders>
          </w:tcPr>
          <w:p w14:paraId="7184A22F" w14:textId="77777777" w:rsidR="004F7047" w:rsidRPr="006D5F29" w:rsidRDefault="004F7047" w:rsidP="004F7047">
            <w:pPr>
              <w:pStyle w:val="TableBody"/>
              <w:rPr>
                <w:rStyle w:val="UpdatedThisYear"/>
              </w:rPr>
            </w:pPr>
            <w:r>
              <w:rPr>
                <w:rStyle w:val="UpdatedThisYear"/>
              </w:rPr>
              <w:t>$</w:t>
            </w:r>
          </w:p>
        </w:tc>
        <w:tc>
          <w:tcPr>
            <w:tcW w:w="810" w:type="dxa"/>
            <w:tcBorders>
              <w:top w:val="double" w:sz="4" w:space="0" w:color="auto"/>
            </w:tcBorders>
          </w:tcPr>
          <w:p w14:paraId="084ECCA1" w14:textId="77777777" w:rsidR="004F7047" w:rsidRDefault="004F7047" w:rsidP="004F7047">
            <w:pPr>
              <w:pStyle w:val="TableBody"/>
            </w:pPr>
            <w:r>
              <w:t>$</w:t>
            </w:r>
          </w:p>
        </w:tc>
        <w:tc>
          <w:tcPr>
            <w:tcW w:w="810" w:type="dxa"/>
            <w:tcBorders>
              <w:top w:val="double" w:sz="4" w:space="0" w:color="auto"/>
            </w:tcBorders>
          </w:tcPr>
          <w:p w14:paraId="520CF129" w14:textId="77777777" w:rsidR="004F7047" w:rsidRDefault="004F7047" w:rsidP="004F7047">
            <w:pPr>
              <w:pStyle w:val="TableBody"/>
            </w:pPr>
            <w:r>
              <w:t>$</w:t>
            </w:r>
          </w:p>
        </w:tc>
        <w:tc>
          <w:tcPr>
            <w:tcW w:w="810" w:type="dxa"/>
            <w:tcBorders>
              <w:top w:val="double" w:sz="4" w:space="0" w:color="auto"/>
            </w:tcBorders>
          </w:tcPr>
          <w:p w14:paraId="558CA655" w14:textId="77777777" w:rsidR="004F7047" w:rsidRDefault="004F7047" w:rsidP="004F7047">
            <w:pPr>
              <w:pStyle w:val="TableBody"/>
            </w:pPr>
            <w:r>
              <w:t>$</w:t>
            </w:r>
          </w:p>
        </w:tc>
        <w:tc>
          <w:tcPr>
            <w:tcW w:w="810" w:type="dxa"/>
            <w:tcBorders>
              <w:top w:val="double" w:sz="4" w:space="0" w:color="auto"/>
            </w:tcBorders>
          </w:tcPr>
          <w:p w14:paraId="0FD5EF10" w14:textId="77777777" w:rsidR="004F7047" w:rsidRDefault="004F7047" w:rsidP="004F7047">
            <w:pPr>
              <w:pStyle w:val="TableBody"/>
            </w:pPr>
            <w:r>
              <w:t>$</w:t>
            </w:r>
          </w:p>
        </w:tc>
        <w:tc>
          <w:tcPr>
            <w:tcW w:w="810" w:type="dxa"/>
            <w:tcBorders>
              <w:top w:val="double" w:sz="4" w:space="0" w:color="auto"/>
            </w:tcBorders>
          </w:tcPr>
          <w:p w14:paraId="1D40E6AC" w14:textId="77777777" w:rsidR="004F7047" w:rsidRDefault="004F7047" w:rsidP="004F7047">
            <w:pPr>
              <w:pStyle w:val="TableBody"/>
            </w:pPr>
            <w:r>
              <w:t>$</w:t>
            </w:r>
          </w:p>
        </w:tc>
        <w:tc>
          <w:tcPr>
            <w:tcW w:w="810" w:type="dxa"/>
            <w:tcBorders>
              <w:top w:val="double" w:sz="4" w:space="0" w:color="auto"/>
            </w:tcBorders>
          </w:tcPr>
          <w:p w14:paraId="5DDE0E41" w14:textId="77777777" w:rsidR="004F7047" w:rsidRDefault="004F7047" w:rsidP="004F7047">
            <w:pPr>
              <w:pStyle w:val="TableBody"/>
            </w:pPr>
            <w:r>
              <w:t>$</w:t>
            </w:r>
          </w:p>
        </w:tc>
        <w:tc>
          <w:tcPr>
            <w:tcW w:w="810" w:type="dxa"/>
            <w:tcBorders>
              <w:top w:val="double" w:sz="4" w:space="0" w:color="auto"/>
            </w:tcBorders>
          </w:tcPr>
          <w:p w14:paraId="2AD5AF2D" w14:textId="77777777" w:rsidR="004F7047" w:rsidRDefault="004F7047" w:rsidP="004F7047">
            <w:pPr>
              <w:pStyle w:val="TableBody"/>
            </w:pPr>
            <w:r>
              <w:t>$</w:t>
            </w:r>
          </w:p>
        </w:tc>
        <w:tc>
          <w:tcPr>
            <w:tcW w:w="810" w:type="dxa"/>
            <w:tcBorders>
              <w:top w:val="double" w:sz="4" w:space="0" w:color="auto"/>
            </w:tcBorders>
          </w:tcPr>
          <w:p w14:paraId="62AE29D6" w14:textId="77777777" w:rsidR="004F7047" w:rsidRDefault="004F7047" w:rsidP="004F7047">
            <w:pPr>
              <w:pStyle w:val="TableBody"/>
            </w:pPr>
            <w:r>
              <w:t>$</w:t>
            </w:r>
          </w:p>
        </w:tc>
        <w:tc>
          <w:tcPr>
            <w:tcW w:w="810" w:type="dxa"/>
            <w:tcBorders>
              <w:top w:val="double" w:sz="4" w:space="0" w:color="auto"/>
            </w:tcBorders>
          </w:tcPr>
          <w:p w14:paraId="4E87E470" w14:textId="77777777" w:rsidR="004F7047" w:rsidRDefault="004F7047" w:rsidP="004F7047">
            <w:pPr>
              <w:pStyle w:val="TableBody"/>
            </w:pPr>
            <w:r>
              <w:t>$</w:t>
            </w:r>
          </w:p>
        </w:tc>
      </w:tr>
      <w:tr w:rsidR="004F7047" w14:paraId="06339D34" w14:textId="77777777">
        <w:tc>
          <w:tcPr>
            <w:tcW w:w="1980" w:type="dxa"/>
          </w:tcPr>
          <w:p w14:paraId="7283EFE3" w14:textId="6BB6E771" w:rsidR="004F7047" w:rsidRDefault="004F7047" w:rsidP="004F7047">
            <w:pPr>
              <w:pStyle w:val="TableBody"/>
            </w:pPr>
            <w:r w:rsidRPr="00C5704D">
              <w:t>District’s contributions as a percentage of covered payroll</w:t>
            </w:r>
          </w:p>
        </w:tc>
        <w:tc>
          <w:tcPr>
            <w:tcW w:w="810" w:type="dxa"/>
          </w:tcPr>
          <w:p w14:paraId="4A96BC3E" w14:textId="77777777" w:rsidR="004F7047" w:rsidRPr="006D5F29" w:rsidRDefault="004F7047" w:rsidP="004F7047">
            <w:pPr>
              <w:pStyle w:val="TableBody"/>
              <w:jc w:val="right"/>
              <w:rPr>
                <w:rStyle w:val="UpdatedThisYear"/>
              </w:rPr>
            </w:pPr>
            <w:r>
              <w:rPr>
                <w:rStyle w:val="UpdatedThisYear"/>
              </w:rPr>
              <w:t>%</w:t>
            </w:r>
          </w:p>
        </w:tc>
        <w:tc>
          <w:tcPr>
            <w:tcW w:w="810" w:type="dxa"/>
          </w:tcPr>
          <w:p w14:paraId="13C07C34" w14:textId="77777777" w:rsidR="004F7047" w:rsidRDefault="004F7047" w:rsidP="004F7047">
            <w:pPr>
              <w:pStyle w:val="TableBody"/>
              <w:jc w:val="right"/>
            </w:pPr>
            <w:r>
              <w:t>%</w:t>
            </w:r>
          </w:p>
        </w:tc>
        <w:tc>
          <w:tcPr>
            <w:tcW w:w="810" w:type="dxa"/>
          </w:tcPr>
          <w:p w14:paraId="5A699D06" w14:textId="77777777" w:rsidR="004F7047" w:rsidRDefault="004F7047" w:rsidP="004F7047">
            <w:pPr>
              <w:pStyle w:val="TableBody"/>
              <w:jc w:val="right"/>
            </w:pPr>
            <w:r>
              <w:t>%</w:t>
            </w:r>
          </w:p>
        </w:tc>
        <w:tc>
          <w:tcPr>
            <w:tcW w:w="810" w:type="dxa"/>
          </w:tcPr>
          <w:p w14:paraId="20B9C99F" w14:textId="77777777" w:rsidR="004F7047" w:rsidRDefault="004F7047" w:rsidP="004F7047">
            <w:pPr>
              <w:pStyle w:val="TableBody"/>
              <w:jc w:val="right"/>
            </w:pPr>
            <w:r>
              <w:t>%</w:t>
            </w:r>
          </w:p>
        </w:tc>
        <w:tc>
          <w:tcPr>
            <w:tcW w:w="810" w:type="dxa"/>
          </w:tcPr>
          <w:p w14:paraId="12789575" w14:textId="77777777" w:rsidR="004F7047" w:rsidRDefault="004F7047" w:rsidP="004F7047">
            <w:pPr>
              <w:pStyle w:val="TableBody"/>
              <w:jc w:val="right"/>
            </w:pPr>
            <w:r>
              <w:t>%</w:t>
            </w:r>
          </w:p>
        </w:tc>
        <w:tc>
          <w:tcPr>
            <w:tcW w:w="810" w:type="dxa"/>
          </w:tcPr>
          <w:p w14:paraId="370A61ED" w14:textId="77777777" w:rsidR="004F7047" w:rsidRDefault="004F7047" w:rsidP="004F7047">
            <w:pPr>
              <w:pStyle w:val="TableBody"/>
              <w:jc w:val="right"/>
            </w:pPr>
            <w:r>
              <w:t>%</w:t>
            </w:r>
          </w:p>
        </w:tc>
        <w:tc>
          <w:tcPr>
            <w:tcW w:w="810" w:type="dxa"/>
          </w:tcPr>
          <w:p w14:paraId="245B9252" w14:textId="77777777" w:rsidR="004F7047" w:rsidRDefault="004F7047" w:rsidP="004F7047">
            <w:pPr>
              <w:pStyle w:val="TableBody"/>
              <w:jc w:val="right"/>
            </w:pPr>
            <w:r>
              <w:t>%</w:t>
            </w:r>
          </w:p>
        </w:tc>
        <w:tc>
          <w:tcPr>
            <w:tcW w:w="810" w:type="dxa"/>
          </w:tcPr>
          <w:p w14:paraId="680929BB" w14:textId="77777777" w:rsidR="004F7047" w:rsidRDefault="004F7047" w:rsidP="004F7047">
            <w:pPr>
              <w:pStyle w:val="TableBody"/>
              <w:jc w:val="right"/>
            </w:pPr>
            <w:r>
              <w:t>%</w:t>
            </w:r>
          </w:p>
        </w:tc>
        <w:tc>
          <w:tcPr>
            <w:tcW w:w="810" w:type="dxa"/>
          </w:tcPr>
          <w:p w14:paraId="4292D1E3" w14:textId="77777777" w:rsidR="004F7047" w:rsidRDefault="004F7047" w:rsidP="004F7047">
            <w:pPr>
              <w:pStyle w:val="TableBody"/>
              <w:jc w:val="right"/>
            </w:pPr>
            <w:r>
              <w:t>%</w:t>
            </w:r>
          </w:p>
        </w:tc>
        <w:tc>
          <w:tcPr>
            <w:tcW w:w="810" w:type="dxa"/>
          </w:tcPr>
          <w:p w14:paraId="158ABAF9" w14:textId="77777777" w:rsidR="004F7047" w:rsidRDefault="004F7047" w:rsidP="004F7047">
            <w:pPr>
              <w:pStyle w:val="TableBody"/>
              <w:jc w:val="right"/>
            </w:pPr>
            <w:r>
              <w:t>%</w:t>
            </w:r>
          </w:p>
        </w:tc>
      </w:tr>
    </w:tbl>
    <w:p w14:paraId="24D0F842" w14:textId="77777777" w:rsidR="00D5570E" w:rsidRPr="00E504D0" w:rsidRDefault="00D5570E" w:rsidP="00755E65">
      <w:pPr>
        <w:pStyle w:val="Heading3"/>
        <w:rPr>
          <w:sz w:val="28"/>
        </w:rPr>
      </w:pPr>
      <w:r w:rsidRPr="00E504D0">
        <w:rPr>
          <w:sz w:val="28"/>
        </w:rPr>
        <w:t xml:space="preserve">ASRS—Long-term disability </w:t>
      </w:r>
      <w:r w:rsidRPr="00E504D0">
        <w:rPr>
          <w:sz w:val="28"/>
        </w:rPr>
        <w:tab/>
      </w:r>
    </w:p>
    <w:tbl>
      <w:tblPr>
        <w:tblStyle w:val="TableGrid"/>
        <w:tblW w:w="0" w:type="auto"/>
        <w:tblLayout w:type="fixed"/>
        <w:tblCellMar>
          <w:left w:w="58" w:type="dxa"/>
          <w:right w:w="58" w:type="dxa"/>
        </w:tblCellMar>
        <w:tblLook w:val="04A0" w:firstRow="1" w:lastRow="0" w:firstColumn="1" w:lastColumn="0" w:noHBand="0" w:noVBand="1"/>
      </w:tblPr>
      <w:tblGrid>
        <w:gridCol w:w="1980"/>
        <w:gridCol w:w="810"/>
        <w:gridCol w:w="810"/>
        <w:gridCol w:w="810"/>
        <w:gridCol w:w="810"/>
        <w:gridCol w:w="810"/>
        <w:gridCol w:w="810"/>
        <w:gridCol w:w="810"/>
        <w:gridCol w:w="810"/>
        <w:gridCol w:w="810"/>
        <w:gridCol w:w="810"/>
      </w:tblGrid>
      <w:tr w:rsidR="00D1795E" w14:paraId="5E719A55"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724AEF5F" w14:textId="77777777" w:rsidR="00D1795E" w:rsidRDefault="00D1795E">
            <w:pPr>
              <w:pStyle w:val="TableBody"/>
              <w:jc w:val="center"/>
            </w:pPr>
          </w:p>
        </w:tc>
        <w:tc>
          <w:tcPr>
            <w:tcW w:w="8100" w:type="dxa"/>
            <w:gridSpan w:val="10"/>
            <w:tcBorders>
              <w:bottom w:val="single" w:sz="4" w:space="0" w:color="auto"/>
            </w:tcBorders>
            <w:vAlign w:val="bottom"/>
          </w:tcPr>
          <w:p w14:paraId="3FCE0A65" w14:textId="77777777" w:rsidR="00D1795E" w:rsidRDefault="00D1795E">
            <w:pPr>
              <w:pStyle w:val="TableBody"/>
              <w:jc w:val="center"/>
            </w:pPr>
            <w:r>
              <w:t xml:space="preserve">Reporting fiscal year </w:t>
            </w:r>
          </w:p>
        </w:tc>
      </w:tr>
      <w:tr w:rsidR="00D1795E" w14:paraId="7BA960A9" w14:textId="77777777">
        <w:trPr>
          <w:cnfStyle w:val="100000000000" w:firstRow="1" w:lastRow="0" w:firstColumn="0" w:lastColumn="0" w:oddVBand="0" w:evenVBand="0" w:oddHBand="0" w:evenHBand="0" w:firstRowFirstColumn="0" w:firstRowLastColumn="0" w:lastRowFirstColumn="0" w:lastRowLastColumn="0"/>
          <w:tblHeader/>
        </w:trPr>
        <w:tc>
          <w:tcPr>
            <w:tcW w:w="1980" w:type="dxa"/>
            <w:vAlign w:val="bottom"/>
          </w:tcPr>
          <w:p w14:paraId="473AA052" w14:textId="77777777" w:rsidR="00D1795E" w:rsidRDefault="00D1795E">
            <w:pPr>
              <w:pStyle w:val="TableBody"/>
              <w:jc w:val="center"/>
            </w:pPr>
          </w:p>
        </w:tc>
        <w:tc>
          <w:tcPr>
            <w:tcW w:w="810" w:type="dxa"/>
            <w:tcBorders>
              <w:top w:val="single" w:sz="4" w:space="0" w:color="auto"/>
            </w:tcBorders>
            <w:vAlign w:val="bottom"/>
          </w:tcPr>
          <w:p w14:paraId="2F2543C7" w14:textId="77777777" w:rsidR="00D1795E" w:rsidRPr="006D5F29" w:rsidRDefault="00D1795E">
            <w:pPr>
              <w:pStyle w:val="TableBody"/>
              <w:jc w:val="center"/>
              <w:rPr>
                <w:rStyle w:val="UpdatedThisYear"/>
              </w:rPr>
            </w:pPr>
            <w:r w:rsidRPr="006D5F29">
              <w:rPr>
                <w:rStyle w:val="UpdatedThisYear"/>
              </w:rPr>
              <w:t>2026</w:t>
            </w:r>
          </w:p>
        </w:tc>
        <w:tc>
          <w:tcPr>
            <w:tcW w:w="810" w:type="dxa"/>
            <w:tcBorders>
              <w:top w:val="single" w:sz="4" w:space="0" w:color="auto"/>
            </w:tcBorders>
            <w:vAlign w:val="bottom"/>
          </w:tcPr>
          <w:p w14:paraId="43A608E7" w14:textId="77777777" w:rsidR="00D1795E" w:rsidRDefault="00D1795E">
            <w:pPr>
              <w:pStyle w:val="TableBody"/>
              <w:jc w:val="center"/>
            </w:pPr>
            <w:r>
              <w:t>2025</w:t>
            </w:r>
          </w:p>
        </w:tc>
        <w:tc>
          <w:tcPr>
            <w:tcW w:w="810" w:type="dxa"/>
            <w:tcBorders>
              <w:top w:val="single" w:sz="4" w:space="0" w:color="auto"/>
            </w:tcBorders>
            <w:vAlign w:val="bottom"/>
          </w:tcPr>
          <w:p w14:paraId="53B05710" w14:textId="77777777" w:rsidR="00D1795E" w:rsidRDefault="00D1795E">
            <w:pPr>
              <w:pStyle w:val="TableBody"/>
              <w:jc w:val="center"/>
            </w:pPr>
            <w:r>
              <w:t>2024</w:t>
            </w:r>
          </w:p>
        </w:tc>
        <w:tc>
          <w:tcPr>
            <w:tcW w:w="810" w:type="dxa"/>
            <w:tcBorders>
              <w:top w:val="single" w:sz="4" w:space="0" w:color="auto"/>
            </w:tcBorders>
            <w:vAlign w:val="bottom"/>
          </w:tcPr>
          <w:p w14:paraId="2F08F627" w14:textId="77777777" w:rsidR="00D1795E" w:rsidRDefault="00D1795E">
            <w:pPr>
              <w:pStyle w:val="TableBody"/>
              <w:jc w:val="center"/>
            </w:pPr>
            <w:r>
              <w:t>2023</w:t>
            </w:r>
          </w:p>
        </w:tc>
        <w:tc>
          <w:tcPr>
            <w:tcW w:w="810" w:type="dxa"/>
            <w:tcBorders>
              <w:top w:val="single" w:sz="4" w:space="0" w:color="auto"/>
            </w:tcBorders>
            <w:vAlign w:val="bottom"/>
          </w:tcPr>
          <w:p w14:paraId="05D7FAE2" w14:textId="77777777" w:rsidR="00D1795E" w:rsidRDefault="00D1795E">
            <w:pPr>
              <w:pStyle w:val="TableBody"/>
              <w:jc w:val="center"/>
            </w:pPr>
            <w:r>
              <w:t>2022</w:t>
            </w:r>
          </w:p>
        </w:tc>
        <w:tc>
          <w:tcPr>
            <w:tcW w:w="810" w:type="dxa"/>
            <w:tcBorders>
              <w:top w:val="single" w:sz="4" w:space="0" w:color="auto"/>
            </w:tcBorders>
            <w:vAlign w:val="bottom"/>
          </w:tcPr>
          <w:p w14:paraId="49C052DE" w14:textId="77777777" w:rsidR="00D1795E" w:rsidRDefault="00D1795E">
            <w:pPr>
              <w:pStyle w:val="TableBody"/>
              <w:jc w:val="center"/>
            </w:pPr>
            <w:r>
              <w:t>2021</w:t>
            </w:r>
          </w:p>
        </w:tc>
        <w:tc>
          <w:tcPr>
            <w:tcW w:w="810" w:type="dxa"/>
            <w:tcBorders>
              <w:top w:val="single" w:sz="4" w:space="0" w:color="auto"/>
            </w:tcBorders>
            <w:vAlign w:val="bottom"/>
          </w:tcPr>
          <w:p w14:paraId="7237F346" w14:textId="77777777" w:rsidR="00D1795E" w:rsidRDefault="00D1795E">
            <w:pPr>
              <w:pStyle w:val="TableBody"/>
              <w:jc w:val="center"/>
            </w:pPr>
            <w:r>
              <w:t>2020</w:t>
            </w:r>
          </w:p>
        </w:tc>
        <w:tc>
          <w:tcPr>
            <w:tcW w:w="810" w:type="dxa"/>
            <w:tcBorders>
              <w:top w:val="single" w:sz="4" w:space="0" w:color="auto"/>
            </w:tcBorders>
            <w:vAlign w:val="bottom"/>
          </w:tcPr>
          <w:p w14:paraId="677CC275" w14:textId="77777777" w:rsidR="00D1795E" w:rsidRDefault="00D1795E">
            <w:pPr>
              <w:pStyle w:val="TableBody"/>
              <w:jc w:val="center"/>
            </w:pPr>
            <w:r>
              <w:t>2019</w:t>
            </w:r>
          </w:p>
        </w:tc>
        <w:tc>
          <w:tcPr>
            <w:tcW w:w="810" w:type="dxa"/>
            <w:tcBorders>
              <w:top w:val="single" w:sz="4" w:space="0" w:color="auto"/>
            </w:tcBorders>
            <w:vAlign w:val="bottom"/>
          </w:tcPr>
          <w:p w14:paraId="383CF06D" w14:textId="77777777" w:rsidR="00D1795E" w:rsidRDefault="00D1795E">
            <w:pPr>
              <w:pStyle w:val="TableBody"/>
              <w:jc w:val="center"/>
            </w:pPr>
            <w:r>
              <w:t>2018</w:t>
            </w:r>
          </w:p>
        </w:tc>
        <w:tc>
          <w:tcPr>
            <w:tcW w:w="810" w:type="dxa"/>
            <w:tcBorders>
              <w:top w:val="single" w:sz="4" w:space="0" w:color="auto"/>
            </w:tcBorders>
            <w:vAlign w:val="bottom"/>
          </w:tcPr>
          <w:p w14:paraId="14E04AFC" w14:textId="77777777" w:rsidR="00D1795E" w:rsidRDefault="00D1795E">
            <w:pPr>
              <w:pStyle w:val="TableBody"/>
              <w:jc w:val="center"/>
            </w:pPr>
            <w:r>
              <w:t>2017</w:t>
            </w:r>
          </w:p>
        </w:tc>
      </w:tr>
      <w:tr w:rsidR="004F7047" w14:paraId="11F74325" w14:textId="77777777">
        <w:tc>
          <w:tcPr>
            <w:tcW w:w="1980" w:type="dxa"/>
          </w:tcPr>
          <w:p w14:paraId="2BEE3FA9" w14:textId="234DCEB2" w:rsidR="004F7047" w:rsidRDefault="004F7047" w:rsidP="004F7047">
            <w:pPr>
              <w:pStyle w:val="TableBody"/>
            </w:pPr>
            <w:r w:rsidRPr="00611419">
              <w:t xml:space="preserve">Statutorily required contribution </w:t>
            </w:r>
          </w:p>
        </w:tc>
        <w:tc>
          <w:tcPr>
            <w:tcW w:w="810" w:type="dxa"/>
          </w:tcPr>
          <w:p w14:paraId="6E0D116E" w14:textId="77777777" w:rsidR="004F7047" w:rsidRPr="006D5F29" w:rsidRDefault="004F7047" w:rsidP="004F7047">
            <w:pPr>
              <w:pStyle w:val="TableBody"/>
              <w:rPr>
                <w:rStyle w:val="UpdatedThisYear"/>
              </w:rPr>
            </w:pPr>
            <w:r>
              <w:rPr>
                <w:rStyle w:val="UpdatedThisYear"/>
              </w:rPr>
              <w:t>$</w:t>
            </w:r>
          </w:p>
        </w:tc>
        <w:tc>
          <w:tcPr>
            <w:tcW w:w="810" w:type="dxa"/>
          </w:tcPr>
          <w:p w14:paraId="06629D67" w14:textId="77777777" w:rsidR="004F7047" w:rsidRDefault="004F7047" w:rsidP="004F7047">
            <w:pPr>
              <w:pStyle w:val="TableBody"/>
            </w:pPr>
            <w:r>
              <w:t>$</w:t>
            </w:r>
          </w:p>
        </w:tc>
        <w:tc>
          <w:tcPr>
            <w:tcW w:w="810" w:type="dxa"/>
          </w:tcPr>
          <w:p w14:paraId="103D3663" w14:textId="77777777" w:rsidR="004F7047" w:rsidRDefault="004F7047" w:rsidP="004F7047">
            <w:pPr>
              <w:pStyle w:val="TableBody"/>
            </w:pPr>
            <w:r>
              <w:t>$</w:t>
            </w:r>
          </w:p>
        </w:tc>
        <w:tc>
          <w:tcPr>
            <w:tcW w:w="810" w:type="dxa"/>
          </w:tcPr>
          <w:p w14:paraId="175C2FC3" w14:textId="77777777" w:rsidR="004F7047" w:rsidRDefault="004F7047" w:rsidP="004F7047">
            <w:pPr>
              <w:pStyle w:val="TableBody"/>
            </w:pPr>
            <w:r>
              <w:t>$</w:t>
            </w:r>
          </w:p>
        </w:tc>
        <w:tc>
          <w:tcPr>
            <w:tcW w:w="810" w:type="dxa"/>
          </w:tcPr>
          <w:p w14:paraId="46A0FD5E" w14:textId="77777777" w:rsidR="004F7047" w:rsidRDefault="004F7047" w:rsidP="004F7047">
            <w:pPr>
              <w:pStyle w:val="TableBody"/>
            </w:pPr>
            <w:r>
              <w:t>$</w:t>
            </w:r>
          </w:p>
        </w:tc>
        <w:tc>
          <w:tcPr>
            <w:tcW w:w="810" w:type="dxa"/>
          </w:tcPr>
          <w:p w14:paraId="2924DB76" w14:textId="77777777" w:rsidR="004F7047" w:rsidRDefault="004F7047" w:rsidP="004F7047">
            <w:pPr>
              <w:pStyle w:val="TableBody"/>
            </w:pPr>
            <w:r>
              <w:t>$</w:t>
            </w:r>
          </w:p>
        </w:tc>
        <w:tc>
          <w:tcPr>
            <w:tcW w:w="810" w:type="dxa"/>
          </w:tcPr>
          <w:p w14:paraId="06040F51" w14:textId="77777777" w:rsidR="004F7047" w:rsidRDefault="004F7047" w:rsidP="004F7047">
            <w:pPr>
              <w:pStyle w:val="TableBody"/>
            </w:pPr>
            <w:r>
              <w:t>$</w:t>
            </w:r>
          </w:p>
        </w:tc>
        <w:tc>
          <w:tcPr>
            <w:tcW w:w="810" w:type="dxa"/>
          </w:tcPr>
          <w:p w14:paraId="64CC5AE9" w14:textId="77777777" w:rsidR="004F7047" w:rsidRDefault="004F7047" w:rsidP="004F7047">
            <w:pPr>
              <w:pStyle w:val="TableBody"/>
            </w:pPr>
            <w:r>
              <w:t>$</w:t>
            </w:r>
          </w:p>
        </w:tc>
        <w:tc>
          <w:tcPr>
            <w:tcW w:w="810" w:type="dxa"/>
          </w:tcPr>
          <w:p w14:paraId="0EC8773C" w14:textId="77777777" w:rsidR="004F7047" w:rsidRDefault="004F7047" w:rsidP="004F7047">
            <w:pPr>
              <w:pStyle w:val="TableBody"/>
            </w:pPr>
            <w:r>
              <w:t>$</w:t>
            </w:r>
          </w:p>
        </w:tc>
        <w:tc>
          <w:tcPr>
            <w:tcW w:w="810" w:type="dxa"/>
          </w:tcPr>
          <w:p w14:paraId="3B93036D" w14:textId="77777777" w:rsidR="004F7047" w:rsidRDefault="004F7047" w:rsidP="004F7047">
            <w:pPr>
              <w:pStyle w:val="TableBody"/>
            </w:pPr>
            <w:r>
              <w:t>$</w:t>
            </w:r>
          </w:p>
        </w:tc>
      </w:tr>
      <w:tr w:rsidR="004F7047" w14:paraId="7F50E7E8" w14:textId="77777777">
        <w:tc>
          <w:tcPr>
            <w:tcW w:w="1980" w:type="dxa"/>
          </w:tcPr>
          <w:p w14:paraId="55D78E0C" w14:textId="2D7081DF" w:rsidR="004F7047" w:rsidRDefault="004F7047" w:rsidP="004F7047">
            <w:pPr>
              <w:pStyle w:val="TableBody"/>
            </w:pPr>
            <w:r w:rsidRPr="00611419">
              <w:t>District’s contributions in relation to the statutorily required contribution</w:t>
            </w:r>
          </w:p>
        </w:tc>
        <w:tc>
          <w:tcPr>
            <w:tcW w:w="810" w:type="dxa"/>
            <w:tcBorders>
              <w:bottom w:val="single" w:sz="4" w:space="0" w:color="auto"/>
            </w:tcBorders>
          </w:tcPr>
          <w:p w14:paraId="4971579F" w14:textId="77777777" w:rsidR="004F7047" w:rsidRPr="006D5F29" w:rsidRDefault="004F7047" w:rsidP="004F7047">
            <w:pPr>
              <w:pStyle w:val="TableBody"/>
              <w:rPr>
                <w:rStyle w:val="UpdatedThisYear"/>
              </w:rPr>
            </w:pPr>
          </w:p>
        </w:tc>
        <w:tc>
          <w:tcPr>
            <w:tcW w:w="810" w:type="dxa"/>
            <w:tcBorders>
              <w:bottom w:val="single" w:sz="4" w:space="0" w:color="auto"/>
            </w:tcBorders>
          </w:tcPr>
          <w:p w14:paraId="1C3B52DE" w14:textId="77777777" w:rsidR="004F7047" w:rsidRDefault="004F7047" w:rsidP="004F7047">
            <w:pPr>
              <w:pStyle w:val="TableBody"/>
            </w:pPr>
          </w:p>
        </w:tc>
        <w:tc>
          <w:tcPr>
            <w:tcW w:w="810" w:type="dxa"/>
            <w:tcBorders>
              <w:bottom w:val="single" w:sz="4" w:space="0" w:color="auto"/>
            </w:tcBorders>
          </w:tcPr>
          <w:p w14:paraId="2AE6DBE7" w14:textId="77777777" w:rsidR="004F7047" w:rsidRDefault="004F7047" w:rsidP="004F7047">
            <w:pPr>
              <w:pStyle w:val="TableBody"/>
            </w:pPr>
          </w:p>
        </w:tc>
        <w:tc>
          <w:tcPr>
            <w:tcW w:w="810" w:type="dxa"/>
            <w:tcBorders>
              <w:bottom w:val="single" w:sz="4" w:space="0" w:color="auto"/>
            </w:tcBorders>
          </w:tcPr>
          <w:p w14:paraId="758EEACE" w14:textId="77777777" w:rsidR="004F7047" w:rsidRDefault="004F7047" w:rsidP="004F7047">
            <w:pPr>
              <w:pStyle w:val="TableBody"/>
            </w:pPr>
          </w:p>
        </w:tc>
        <w:tc>
          <w:tcPr>
            <w:tcW w:w="810" w:type="dxa"/>
            <w:tcBorders>
              <w:bottom w:val="single" w:sz="4" w:space="0" w:color="auto"/>
            </w:tcBorders>
          </w:tcPr>
          <w:p w14:paraId="06D2E264" w14:textId="77777777" w:rsidR="004F7047" w:rsidRDefault="004F7047" w:rsidP="004F7047">
            <w:pPr>
              <w:pStyle w:val="TableBody"/>
            </w:pPr>
          </w:p>
        </w:tc>
        <w:tc>
          <w:tcPr>
            <w:tcW w:w="810" w:type="dxa"/>
            <w:tcBorders>
              <w:bottom w:val="single" w:sz="4" w:space="0" w:color="auto"/>
            </w:tcBorders>
          </w:tcPr>
          <w:p w14:paraId="6343CC0D" w14:textId="77777777" w:rsidR="004F7047" w:rsidRDefault="004F7047" w:rsidP="004F7047">
            <w:pPr>
              <w:pStyle w:val="TableBody"/>
            </w:pPr>
          </w:p>
        </w:tc>
        <w:tc>
          <w:tcPr>
            <w:tcW w:w="810" w:type="dxa"/>
            <w:tcBorders>
              <w:bottom w:val="single" w:sz="4" w:space="0" w:color="auto"/>
            </w:tcBorders>
          </w:tcPr>
          <w:p w14:paraId="3AF7F1A1" w14:textId="77777777" w:rsidR="004F7047" w:rsidRDefault="004F7047" w:rsidP="004F7047">
            <w:pPr>
              <w:pStyle w:val="TableBody"/>
            </w:pPr>
          </w:p>
        </w:tc>
        <w:tc>
          <w:tcPr>
            <w:tcW w:w="810" w:type="dxa"/>
            <w:tcBorders>
              <w:bottom w:val="single" w:sz="4" w:space="0" w:color="auto"/>
            </w:tcBorders>
          </w:tcPr>
          <w:p w14:paraId="54FD7E56" w14:textId="77777777" w:rsidR="004F7047" w:rsidRDefault="004F7047" w:rsidP="004F7047">
            <w:pPr>
              <w:pStyle w:val="TableBody"/>
            </w:pPr>
          </w:p>
        </w:tc>
        <w:tc>
          <w:tcPr>
            <w:tcW w:w="810" w:type="dxa"/>
            <w:tcBorders>
              <w:bottom w:val="single" w:sz="4" w:space="0" w:color="auto"/>
            </w:tcBorders>
          </w:tcPr>
          <w:p w14:paraId="1BE482B6" w14:textId="77777777" w:rsidR="004F7047" w:rsidRDefault="004F7047" w:rsidP="004F7047">
            <w:pPr>
              <w:pStyle w:val="TableBody"/>
            </w:pPr>
          </w:p>
        </w:tc>
        <w:tc>
          <w:tcPr>
            <w:tcW w:w="810" w:type="dxa"/>
            <w:tcBorders>
              <w:bottom w:val="single" w:sz="4" w:space="0" w:color="auto"/>
            </w:tcBorders>
          </w:tcPr>
          <w:p w14:paraId="28772EF3" w14:textId="77777777" w:rsidR="004F7047" w:rsidRDefault="004F7047" w:rsidP="004F7047">
            <w:pPr>
              <w:pStyle w:val="TableBody"/>
            </w:pPr>
          </w:p>
        </w:tc>
      </w:tr>
      <w:tr w:rsidR="004F7047" w14:paraId="7E767EE8" w14:textId="77777777">
        <w:tc>
          <w:tcPr>
            <w:tcW w:w="1980" w:type="dxa"/>
          </w:tcPr>
          <w:p w14:paraId="5DDDA1FF" w14:textId="50A727E8" w:rsidR="004F7047" w:rsidRDefault="004F7047" w:rsidP="004F7047">
            <w:pPr>
              <w:pStyle w:val="TableBody"/>
            </w:pPr>
            <w:r w:rsidRPr="00611419">
              <w:t>District’s contribution deficiency (excess)</w:t>
            </w:r>
          </w:p>
        </w:tc>
        <w:tc>
          <w:tcPr>
            <w:tcW w:w="810" w:type="dxa"/>
            <w:tcBorders>
              <w:top w:val="single" w:sz="4" w:space="0" w:color="auto"/>
              <w:bottom w:val="double" w:sz="4" w:space="0" w:color="auto"/>
            </w:tcBorders>
          </w:tcPr>
          <w:p w14:paraId="1A9C9113" w14:textId="77777777" w:rsidR="004F7047" w:rsidRPr="006D5F29" w:rsidRDefault="004F7047" w:rsidP="004F7047">
            <w:pPr>
              <w:pStyle w:val="TableBody"/>
              <w:rPr>
                <w:rStyle w:val="UpdatedThisYear"/>
              </w:rPr>
            </w:pPr>
            <w:r>
              <w:rPr>
                <w:rStyle w:val="UpdatedThisYear"/>
              </w:rPr>
              <w:t>$</w:t>
            </w:r>
          </w:p>
        </w:tc>
        <w:tc>
          <w:tcPr>
            <w:tcW w:w="810" w:type="dxa"/>
            <w:tcBorders>
              <w:top w:val="single" w:sz="4" w:space="0" w:color="auto"/>
              <w:bottom w:val="double" w:sz="4" w:space="0" w:color="auto"/>
            </w:tcBorders>
          </w:tcPr>
          <w:p w14:paraId="03764CCA" w14:textId="77777777" w:rsidR="004F7047" w:rsidRDefault="004F7047" w:rsidP="004F7047">
            <w:pPr>
              <w:pStyle w:val="TableBody"/>
            </w:pPr>
            <w:r>
              <w:t>$</w:t>
            </w:r>
          </w:p>
        </w:tc>
        <w:tc>
          <w:tcPr>
            <w:tcW w:w="810" w:type="dxa"/>
            <w:tcBorders>
              <w:top w:val="single" w:sz="4" w:space="0" w:color="auto"/>
              <w:bottom w:val="double" w:sz="4" w:space="0" w:color="auto"/>
            </w:tcBorders>
          </w:tcPr>
          <w:p w14:paraId="6C6C8E6A" w14:textId="77777777" w:rsidR="004F7047" w:rsidRDefault="004F7047" w:rsidP="004F7047">
            <w:pPr>
              <w:pStyle w:val="TableBody"/>
            </w:pPr>
            <w:r>
              <w:t>$</w:t>
            </w:r>
          </w:p>
        </w:tc>
        <w:tc>
          <w:tcPr>
            <w:tcW w:w="810" w:type="dxa"/>
            <w:tcBorders>
              <w:top w:val="single" w:sz="4" w:space="0" w:color="auto"/>
              <w:bottom w:val="double" w:sz="4" w:space="0" w:color="auto"/>
            </w:tcBorders>
          </w:tcPr>
          <w:p w14:paraId="1BA058B8" w14:textId="77777777" w:rsidR="004F7047" w:rsidRDefault="004F7047" w:rsidP="004F7047">
            <w:pPr>
              <w:pStyle w:val="TableBody"/>
            </w:pPr>
            <w:r>
              <w:t>$</w:t>
            </w:r>
          </w:p>
        </w:tc>
        <w:tc>
          <w:tcPr>
            <w:tcW w:w="810" w:type="dxa"/>
            <w:tcBorders>
              <w:top w:val="single" w:sz="4" w:space="0" w:color="auto"/>
              <w:bottom w:val="double" w:sz="4" w:space="0" w:color="auto"/>
            </w:tcBorders>
          </w:tcPr>
          <w:p w14:paraId="71784702" w14:textId="77777777" w:rsidR="004F7047" w:rsidRDefault="004F7047" w:rsidP="004F7047">
            <w:pPr>
              <w:pStyle w:val="TableBody"/>
            </w:pPr>
            <w:r>
              <w:t>$</w:t>
            </w:r>
          </w:p>
        </w:tc>
        <w:tc>
          <w:tcPr>
            <w:tcW w:w="810" w:type="dxa"/>
            <w:tcBorders>
              <w:top w:val="single" w:sz="4" w:space="0" w:color="auto"/>
              <w:bottom w:val="double" w:sz="4" w:space="0" w:color="auto"/>
            </w:tcBorders>
          </w:tcPr>
          <w:p w14:paraId="2E491276" w14:textId="77777777" w:rsidR="004F7047" w:rsidRDefault="004F7047" w:rsidP="004F7047">
            <w:pPr>
              <w:pStyle w:val="TableBody"/>
            </w:pPr>
            <w:r>
              <w:t>$</w:t>
            </w:r>
          </w:p>
        </w:tc>
        <w:tc>
          <w:tcPr>
            <w:tcW w:w="810" w:type="dxa"/>
            <w:tcBorders>
              <w:top w:val="single" w:sz="4" w:space="0" w:color="auto"/>
              <w:bottom w:val="double" w:sz="4" w:space="0" w:color="auto"/>
            </w:tcBorders>
          </w:tcPr>
          <w:p w14:paraId="445600B9" w14:textId="77777777" w:rsidR="004F7047" w:rsidRDefault="004F7047" w:rsidP="004F7047">
            <w:pPr>
              <w:pStyle w:val="TableBody"/>
            </w:pPr>
            <w:r>
              <w:t>$</w:t>
            </w:r>
          </w:p>
        </w:tc>
        <w:tc>
          <w:tcPr>
            <w:tcW w:w="810" w:type="dxa"/>
            <w:tcBorders>
              <w:top w:val="single" w:sz="4" w:space="0" w:color="auto"/>
              <w:bottom w:val="double" w:sz="4" w:space="0" w:color="auto"/>
            </w:tcBorders>
          </w:tcPr>
          <w:p w14:paraId="32669A77" w14:textId="77777777" w:rsidR="004F7047" w:rsidRDefault="004F7047" w:rsidP="004F7047">
            <w:pPr>
              <w:pStyle w:val="TableBody"/>
            </w:pPr>
            <w:r>
              <w:t>$</w:t>
            </w:r>
          </w:p>
        </w:tc>
        <w:tc>
          <w:tcPr>
            <w:tcW w:w="810" w:type="dxa"/>
            <w:tcBorders>
              <w:top w:val="single" w:sz="4" w:space="0" w:color="auto"/>
              <w:bottom w:val="double" w:sz="4" w:space="0" w:color="auto"/>
            </w:tcBorders>
          </w:tcPr>
          <w:p w14:paraId="2540983B" w14:textId="77777777" w:rsidR="004F7047" w:rsidRDefault="004F7047" w:rsidP="004F7047">
            <w:pPr>
              <w:pStyle w:val="TableBody"/>
            </w:pPr>
            <w:r>
              <w:t>$</w:t>
            </w:r>
          </w:p>
        </w:tc>
        <w:tc>
          <w:tcPr>
            <w:tcW w:w="810" w:type="dxa"/>
            <w:tcBorders>
              <w:top w:val="single" w:sz="4" w:space="0" w:color="auto"/>
              <w:bottom w:val="double" w:sz="4" w:space="0" w:color="auto"/>
            </w:tcBorders>
          </w:tcPr>
          <w:p w14:paraId="3A1CD079" w14:textId="77777777" w:rsidR="004F7047" w:rsidRDefault="004F7047" w:rsidP="004F7047">
            <w:pPr>
              <w:pStyle w:val="TableBody"/>
            </w:pPr>
            <w:r>
              <w:t>$</w:t>
            </w:r>
          </w:p>
        </w:tc>
      </w:tr>
      <w:tr w:rsidR="004F7047" w14:paraId="1F1F77A5" w14:textId="77777777">
        <w:tc>
          <w:tcPr>
            <w:tcW w:w="1980" w:type="dxa"/>
          </w:tcPr>
          <w:p w14:paraId="22EF7907" w14:textId="622DACAC" w:rsidR="004F7047" w:rsidRDefault="004F7047" w:rsidP="004F7047">
            <w:pPr>
              <w:pStyle w:val="TableBody"/>
            </w:pPr>
            <w:r w:rsidRPr="00611419">
              <w:t>District’s covered payroll</w:t>
            </w:r>
          </w:p>
        </w:tc>
        <w:tc>
          <w:tcPr>
            <w:tcW w:w="810" w:type="dxa"/>
            <w:tcBorders>
              <w:top w:val="double" w:sz="4" w:space="0" w:color="auto"/>
            </w:tcBorders>
          </w:tcPr>
          <w:p w14:paraId="5802C700" w14:textId="77777777" w:rsidR="004F7047" w:rsidRPr="006D5F29" w:rsidRDefault="004F7047" w:rsidP="004F7047">
            <w:pPr>
              <w:pStyle w:val="TableBody"/>
              <w:rPr>
                <w:rStyle w:val="UpdatedThisYear"/>
              </w:rPr>
            </w:pPr>
            <w:r>
              <w:rPr>
                <w:rStyle w:val="UpdatedThisYear"/>
              </w:rPr>
              <w:t>$</w:t>
            </w:r>
          </w:p>
        </w:tc>
        <w:tc>
          <w:tcPr>
            <w:tcW w:w="810" w:type="dxa"/>
            <w:tcBorders>
              <w:top w:val="double" w:sz="4" w:space="0" w:color="auto"/>
            </w:tcBorders>
          </w:tcPr>
          <w:p w14:paraId="7D993372" w14:textId="77777777" w:rsidR="004F7047" w:rsidRDefault="004F7047" w:rsidP="004F7047">
            <w:pPr>
              <w:pStyle w:val="TableBody"/>
            </w:pPr>
            <w:r>
              <w:t>$</w:t>
            </w:r>
          </w:p>
        </w:tc>
        <w:tc>
          <w:tcPr>
            <w:tcW w:w="810" w:type="dxa"/>
            <w:tcBorders>
              <w:top w:val="double" w:sz="4" w:space="0" w:color="auto"/>
            </w:tcBorders>
          </w:tcPr>
          <w:p w14:paraId="7957A48E" w14:textId="77777777" w:rsidR="004F7047" w:rsidRDefault="004F7047" w:rsidP="004F7047">
            <w:pPr>
              <w:pStyle w:val="TableBody"/>
            </w:pPr>
            <w:r>
              <w:t>$</w:t>
            </w:r>
          </w:p>
        </w:tc>
        <w:tc>
          <w:tcPr>
            <w:tcW w:w="810" w:type="dxa"/>
            <w:tcBorders>
              <w:top w:val="double" w:sz="4" w:space="0" w:color="auto"/>
            </w:tcBorders>
          </w:tcPr>
          <w:p w14:paraId="3250DD70" w14:textId="77777777" w:rsidR="004F7047" w:rsidRDefault="004F7047" w:rsidP="004F7047">
            <w:pPr>
              <w:pStyle w:val="TableBody"/>
            </w:pPr>
            <w:r>
              <w:t>$</w:t>
            </w:r>
          </w:p>
        </w:tc>
        <w:tc>
          <w:tcPr>
            <w:tcW w:w="810" w:type="dxa"/>
            <w:tcBorders>
              <w:top w:val="double" w:sz="4" w:space="0" w:color="auto"/>
            </w:tcBorders>
          </w:tcPr>
          <w:p w14:paraId="634BE348" w14:textId="77777777" w:rsidR="004F7047" w:rsidRDefault="004F7047" w:rsidP="004F7047">
            <w:pPr>
              <w:pStyle w:val="TableBody"/>
            </w:pPr>
            <w:r>
              <w:t>$</w:t>
            </w:r>
          </w:p>
        </w:tc>
        <w:tc>
          <w:tcPr>
            <w:tcW w:w="810" w:type="dxa"/>
            <w:tcBorders>
              <w:top w:val="double" w:sz="4" w:space="0" w:color="auto"/>
            </w:tcBorders>
          </w:tcPr>
          <w:p w14:paraId="715B39F0" w14:textId="77777777" w:rsidR="004F7047" w:rsidRDefault="004F7047" w:rsidP="004F7047">
            <w:pPr>
              <w:pStyle w:val="TableBody"/>
            </w:pPr>
            <w:r>
              <w:t>$</w:t>
            </w:r>
          </w:p>
        </w:tc>
        <w:tc>
          <w:tcPr>
            <w:tcW w:w="810" w:type="dxa"/>
            <w:tcBorders>
              <w:top w:val="double" w:sz="4" w:space="0" w:color="auto"/>
            </w:tcBorders>
          </w:tcPr>
          <w:p w14:paraId="53CAA4E5" w14:textId="77777777" w:rsidR="004F7047" w:rsidRDefault="004F7047" w:rsidP="004F7047">
            <w:pPr>
              <w:pStyle w:val="TableBody"/>
            </w:pPr>
            <w:r>
              <w:t>$</w:t>
            </w:r>
          </w:p>
        </w:tc>
        <w:tc>
          <w:tcPr>
            <w:tcW w:w="810" w:type="dxa"/>
            <w:tcBorders>
              <w:top w:val="double" w:sz="4" w:space="0" w:color="auto"/>
            </w:tcBorders>
          </w:tcPr>
          <w:p w14:paraId="2024D702" w14:textId="77777777" w:rsidR="004F7047" w:rsidRDefault="004F7047" w:rsidP="004F7047">
            <w:pPr>
              <w:pStyle w:val="TableBody"/>
            </w:pPr>
            <w:r>
              <w:t>$</w:t>
            </w:r>
          </w:p>
        </w:tc>
        <w:tc>
          <w:tcPr>
            <w:tcW w:w="810" w:type="dxa"/>
            <w:tcBorders>
              <w:top w:val="double" w:sz="4" w:space="0" w:color="auto"/>
            </w:tcBorders>
          </w:tcPr>
          <w:p w14:paraId="40593E32" w14:textId="77777777" w:rsidR="004F7047" w:rsidRDefault="004F7047" w:rsidP="004F7047">
            <w:pPr>
              <w:pStyle w:val="TableBody"/>
            </w:pPr>
            <w:r>
              <w:t>$</w:t>
            </w:r>
          </w:p>
        </w:tc>
        <w:tc>
          <w:tcPr>
            <w:tcW w:w="810" w:type="dxa"/>
            <w:tcBorders>
              <w:top w:val="double" w:sz="4" w:space="0" w:color="auto"/>
            </w:tcBorders>
          </w:tcPr>
          <w:p w14:paraId="3AB3CF2B" w14:textId="77777777" w:rsidR="004F7047" w:rsidRDefault="004F7047" w:rsidP="004F7047">
            <w:pPr>
              <w:pStyle w:val="TableBody"/>
            </w:pPr>
            <w:r>
              <w:t>$</w:t>
            </w:r>
          </w:p>
        </w:tc>
      </w:tr>
      <w:tr w:rsidR="004F7047" w14:paraId="49C58266" w14:textId="77777777">
        <w:tc>
          <w:tcPr>
            <w:tcW w:w="1980" w:type="dxa"/>
          </w:tcPr>
          <w:p w14:paraId="153DB250" w14:textId="57855922" w:rsidR="004F7047" w:rsidRDefault="004F7047" w:rsidP="004F7047">
            <w:pPr>
              <w:pStyle w:val="TableBody"/>
            </w:pPr>
            <w:r w:rsidRPr="00611419">
              <w:t>District’s contributions as a percentage of covered payroll</w:t>
            </w:r>
          </w:p>
        </w:tc>
        <w:tc>
          <w:tcPr>
            <w:tcW w:w="810" w:type="dxa"/>
          </w:tcPr>
          <w:p w14:paraId="7AEE5178" w14:textId="77777777" w:rsidR="004F7047" w:rsidRPr="006D5F29" w:rsidRDefault="004F7047" w:rsidP="004F7047">
            <w:pPr>
              <w:pStyle w:val="TableBody"/>
              <w:jc w:val="right"/>
              <w:rPr>
                <w:rStyle w:val="UpdatedThisYear"/>
              </w:rPr>
            </w:pPr>
            <w:r>
              <w:rPr>
                <w:rStyle w:val="UpdatedThisYear"/>
              </w:rPr>
              <w:t>%</w:t>
            </w:r>
          </w:p>
        </w:tc>
        <w:tc>
          <w:tcPr>
            <w:tcW w:w="810" w:type="dxa"/>
          </w:tcPr>
          <w:p w14:paraId="23B86175" w14:textId="77777777" w:rsidR="004F7047" w:rsidRDefault="004F7047" w:rsidP="004F7047">
            <w:pPr>
              <w:pStyle w:val="TableBody"/>
              <w:jc w:val="right"/>
            </w:pPr>
            <w:r>
              <w:t>%</w:t>
            </w:r>
          </w:p>
        </w:tc>
        <w:tc>
          <w:tcPr>
            <w:tcW w:w="810" w:type="dxa"/>
          </w:tcPr>
          <w:p w14:paraId="737F7887" w14:textId="77777777" w:rsidR="004F7047" w:rsidRDefault="004F7047" w:rsidP="004F7047">
            <w:pPr>
              <w:pStyle w:val="TableBody"/>
              <w:jc w:val="right"/>
            </w:pPr>
            <w:r>
              <w:t>%</w:t>
            </w:r>
          </w:p>
        </w:tc>
        <w:tc>
          <w:tcPr>
            <w:tcW w:w="810" w:type="dxa"/>
          </w:tcPr>
          <w:p w14:paraId="7C3FC7A1" w14:textId="77777777" w:rsidR="004F7047" w:rsidRDefault="004F7047" w:rsidP="004F7047">
            <w:pPr>
              <w:pStyle w:val="TableBody"/>
              <w:jc w:val="right"/>
            </w:pPr>
            <w:r>
              <w:t>%</w:t>
            </w:r>
          </w:p>
        </w:tc>
        <w:tc>
          <w:tcPr>
            <w:tcW w:w="810" w:type="dxa"/>
          </w:tcPr>
          <w:p w14:paraId="35DA5D9B" w14:textId="77777777" w:rsidR="004F7047" w:rsidRDefault="004F7047" w:rsidP="004F7047">
            <w:pPr>
              <w:pStyle w:val="TableBody"/>
              <w:jc w:val="right"/>
            </w:pPr>
            <w:r>
              <w:t>%</w:t>
            </w:r>
          </w:p>
        </w:tc>
        <w:tc>
          <w:tcPr>
            <w:tcW w:w="810" w:type="dxa"/>
          </w:tcPr>
          <w:p w14:paraId="1545CF5D" w14:textId="77777777" w:rsidR="004F7047" w:rsidRDefault="004F7047" w:rsidP="004F7047">
            <w:pPr>
              <w:pStyle w:val="TableBody"/>
              <w:jc w:val="right"/>
            </w:pPr>
            <w:r>
              <w:t>%</w:t>
            </w:r>
          </w:p>
        </w:tc>
        <w:tc>
          <w:tcPr>
            <w:tcW w:w="810" w:type="dxa"/>
          </w:tcPr>
          <w:p w14:paraId="3230E446" w14:textId="77777777" w:rsidR="004F7047" w:rsidRDefault="004F7047" w:rsidP="004F7047">
            <w:pPr>
              <w:pStyle w:val="TableBody"/>
              <w:jc w:val="right"/>
            </w:pPr>
            <w:r>
              <w:t>%</w:t>
            </w:r>
          </w:p>
        </w:tc>
        <w:tc>
          <w:tcPr>
            <w:tcW w:w="810" w:type="dxa"/>
          </w:tcPr>
          <w:p w14:paraId="18B221D5" w14:textId="77777777" w:rsidR="004F7047" w:rsidRDefault="004F7047" w:rsidP="004F7047">
            <w:pPr>
              <w:pStyle w:val="TableBody"/>
              <w:jc w:val="right"/>
            </w:pPr>
            <w:r>
              <w:t>%</w:t>
            </w:r>
          </w:p>
        </w:tc>
        <w:tc>
          <w:tcPr>
            <w:tcW w:w="810" w:type="dxa"/>
          </w:tcPr>
          <w:p w14:paraId="04C8980A" w14:textId="77777777" w:rsidR="004F7047" w:rsidRDefault="004F7047" w:rsidP="004F7047">
            <w:pPr>
              <w:pStyle w:val="TableBody"/>
              <w:jc w:val="right"/>
            </w:pPr>
            <w:r>
              <w:t>%</w:t>
            </w:r>
          </w:p>
        </w:tc>
        <w:tc>
          <w:tcPr>
            <w:tcW w:w="810" w:type="dxa"/>
          </w:tcPr>
          <w:p w14:paraId="1E7D58D4" w14:textId="77777777" w:rsidR="004F7047" w:rsidRDefault="004F7047" w:rsidP="004F7047">
            <w:pPr>
              <w:pStyle w:val="TableBody"/>
              <w:jc w:val="right"/>
            </w:pPr>
            <w:r>
              <w:t>%</w:t>
            </w:r>
          </w:p>
        </w:tc>
      </w:tr>
    </w:tbl>
    <w:p w14:paraId="58C486C9" w14:textId="77777777" w:rsidR="00755E65" w:rsidRDefault="00755E65" w:rsidP="00831623">
      <w:pPr>
        <w:pStyle w:val="Heading2"/>
        <w:sectPr w:rsidR="00755E65" w:rsidSect="00577AAC">
          <w:headerReference w:type="default" r:id="rId20"/>
          <w:pgSz w:w="12240" w:h="15840"/>
          <w:pgMar w:top="2250" w:right="1080" w:bottom="1080" w:left="1080" w:header="720" w:footer="432" w:gutter="0"/>
          <w:cols w:space="720"/>
          <w:docGrid w:linePitch="360"/>
        </w:sectPr>
      </w:pPr>
    </w:p>
    <w:p w14:paraId="0FADF20E" w14:textId="7D0B6337" w:rsidR="00D5570E" w:rsidRPr="00422403" w:rsidRDefault="00422403" w:rsidP="00831623">
      <w:pPr>
        <w:pStyle w:val="Heading2"/>
        <w:rPr>
          <w:rStyle w:val="Placeholder"/>
          <w:b/>
          <w:bCs/>
          <w:sz w:val="32"/>
          <w:szCs w:val="36"/>
        </w:rPr>
      </w:pPr>
      <w:r w:rsidRPr="00422403">
        <w:rPr>
          <w:rStyle w:val="Placeholder"/>
          <w:b/>
          <w:bCs/>
          <w:sz w:val="32"/>
          <w:szCs w:val="36"/>
        </w:rPr>
        <w:t>[</w:t>
      </w:r>
      <w:r w:rsidR="00831623" w:rsidRPr="00422403">
        <w:rPr>
          <w:rStyle w:val="Placeholder"/>
          <w:b/>
          <w:bCs/>
          <w:sz w:val="32"/>
          <w:szCs w:val="36"/>
        </w:rPr>
        <w:t>Notes to pension/OPEB plan schedules</w:t>
      </w:r>
      <w:r w:rsidRPr="00422403">
        <w:rPr>
          <w:rStyle w:val="Placeholder"/>
          <w:b/>
          <w:bCs/>
          <w:sz w:val="32"/>
          <w:szCs w:val="36"/>
        </w:rPr>
        <w:t>]</w:t>
      </w:r>
    </w:p>
    <w:p w14:paraId="1F2BBBCF" w14:textId="2C8BBD8E" w:rsidR="00D5570E" w:rsidRDefault="00D5570E" w:rsidP="00971620">
      <w:pPr>
        <w:pStyle w:val="Heading3"/>
      </w:pPr>
      <w:r>
        <w:t>Note 1</w:t>
      </w:r>
      <w:r w:rsidR="0078183C">
        <w:t xml:space="preserve"> – </w:t>
      </w:r>
      <w:r w:rsidR="00B00D32" w:rsidRPr="00B00D32">
        <w:t>Factors that affect trends</w:t>
      </w:r>
    </w:p>
    <w:p w14:paraId="62257F95" w14:textId="6678E856" w:rsidR="00870AD8" w:rsidRDefault="00870AD8" w:rsidP="00870AD8">
      <w:pPr>
        <w:pStyle w:val="UserInstructionSections"/>
      </w:pPr>
      <w:r>
        <w:t>User instructions:</w:t>
      </w:r>
    </w:p>
    <w:p w14:paraId="169C5D92" w14:textId="6FE88C4E" w:rsidR="00870AD8" w:rsidRPr="00870AD8" w:rsidRDefault="00870AD8" w:rsidP="00870AD8">
      <w:pPr>
        <w:pStyle w:val="UserInstructions"/>
      </w:pPr>
      <w:r w:rsidRPr="00870AD8">
        <w:t xml:space="preserve">Disclose information about the factors that significantly affect trends in the amounts reported in the schedules including, for example, changes in benefit provisions, changes in the size or composition of the population covered by the benefit terms, or the use of different assumptions. Information about investment-related factors that significantly affect trends in the amounts reported should be limited to those factors over which the plan or the </w:t>
      </w:r>
      <w:proofErr w:type="gramStart"/>
      <w:r w:rsidRPr="00870AD8">
        <w:t>District</w:t>
      </w:r>
      <w:proofErr w:type="gramEnd"/>
      <w:r w:rsidRPr="00870AD8">
        <w:t xml:space="preserve"> have influence–for example, changes in investment policies. Information about external economic factors–for example, changes in market prices¬–should not be presented.</w:t>
      </w:r>
    </w:p>
    <w:sectPr w:rsidR="00870AD8" w:rsidRPr="00870AD8" w:rsidSect="00577AAC">
      <w:headerReference w:type="default" r:id="rId21"/>
      <w:footerReference w:type="default" r:id="rId22"/>
      <w:pgSz w:w="12240" w:h="15840"/>
      <w:pgMar w:top="2250" w:right="1080" w:bottom="108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B7C3" w14:textId="77777777" w:rsidR="009F14EA" w:rsidRDefault="009F14EA" w:rsidP="004B0D0B">
      <w:pPr>
        <w:spacing w:after="0" w:line="240" w:lineRule="auto"/>
      </w:pPr>
      <w:r>
        <w:separator/>
      </w:r>
    </w:p>
  </w:endnote>
  <w:endnote w:type="continuationSeparator" w:id="0">
    <w:p w14:paraId="1446A299" w14:textId="77777777" w:rsidR="009F14EA" w:rsidRDefault="009F14EA"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5BB0" w14:textId="77777777" w:rsidR="00AB601B" w:rsidRDefault="00AB60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7E72" w14:textId="77777777" w:rsidR="00AB601B" w:rsidRDefault="00AB60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2077" w14:textId="77777777" w:rsidR="00AB601B" w:rsidRDefault="00AB60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56578" w14:textId="0B40128F" w:rsidR="00422403" w:rsidRPr="00AB601B" w:rsidRDefault="00422403" w:rsidP="00AB601B">
    <w:pPr>
      <w:pStyle w:val="Footer"/>
      <w:tabs>
        <w:tab w:val="clear" w:pos="9360"/>
        <w:tab w:val="right" w:pos="9990"/>
      </w:tabs>
      <w:jc w:val="center"/>
      <w:rPr>
        <w:rFonts w:ascii="Calibri" w:hAnsi="Calibri" w:cs="Calibri"/>
        <w:sz w:val="18"/>
        <w:szCs w:val="18"/>
      </w:rPr>
    </w:pPr>
    <w:r w:rsidRPr="00AB601B">
      <w:rPr>
        <w:rFonts w:ascii="Calibri" w:hAnsi="Calibri" w:cs="Calibri"/>
        <w:sz w:val="18"/>
        <w:szCs w:val="18"/>
      </w:rPr>
      <w:t>See accompanying notes to pension/OPEB plan schedules.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C93B" w14:textId="7700360A" w:rsidR="00422403" w:rsidRDefault="00422403" w:rsidP="00450ADA">
    <w:pPr>
      <w:pStyle w:val="Footer"/>
      <w:tabs>
        <w:tab w:val="clear" w:pos="9360"/>
        <w:tab w:val="right" w:pos="99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9BF9" w14:textId="77777777" w:rsidR="009F14EA" w:rsidRDefault="009F14EA" w:rsidP="004B0D0B">
      <w:pPr>
        <w:spacing w:after="0" w:line="240" w:lineRule="auto"/>
      </w:pPr>
      <w:r>
        <w:separator/>
      </w:r>
    </w:p>
  </w:footnote>
  <w:footnote w:type="continuationSeparator" w:id="0">
    <w:p w14:paraId="7323D766" w14:textId="77777777" w:rsidR="009F14EA" w:rsidRDefault="009F14EA" w:rsidP="004B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DB404" w14:textId="77777777" w:rsidR="00AB601B" w:rsidRDefault="00AB60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47EB" w14:textId="07987537" w:rsidR="00C61EC0" w:rsidRPr="00C61EC0" w:rsidRDefault="002C731F" w:rsidP="002C731F">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764BEC">
      <w:rPr>
        <w:rStyle w:val="Placeholder"/>
      </w:rPr>
      <w:br/>
    </w:r>
    <w:r w:rsidR="00531784">
      <w:t>Required supplementary information</w:t>
    </w:r>
    <w:r w:rsidR="00577AAC">
      <w:br/>
    </w:r>
    <w:r w:rsidR="00C61EC0" w:rsidRPr="00934BA6">
      <w:t xml:space="preserve">June 30, </w:t>
    </w:r>
    <w:r w:rsidR="00C61EC0" w:rsidRPr="00934BA6">
      <w:rPr>
        <w:highlight w:val="yellow"/>
      </w:rPr>
      <w:t>20</w:t>
    </w:r>
    <w:r w:rsidR="00C61EC0">
      <w:rPr>
        <w:highlight w:val="yellow"/>
      </w:rPr>
      <w:t>26</w:t>
    </w:r>
    <w:r w:rsidR="00C61EC0">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8309" w14:textId="77777777" w:rsidR="00AB601B" w:rsidRDefault="00AB60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662C" w14:textId="1E63D734" w:rsidR="00755E65" w:rsidRPr="00C61EC0" w:rsidRDefault="00755E65" w:rsidP="002C731F">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2A1B3C">
      <w:rPr>
        <w:rStyle w:val="Placeholder"/>
      </w:rPr>
      <w:br/>
    </w:r>
    <w:r>
      <w:t>Required supplementary information</w:t>
    </w:r>
    <w:r>
      <w:br/>
    </w:r>
    <w:r w:rsidRPr="00755E65">
      <w:t xml:space="preserve">Schedule of the District’s proportionate share of the net pension/OPEB liability </w:t>
    </w:r>
    <w:r>
      <w:br/>
    </w:r>
    <w:r w:rsidRPr="00934BA6">
      <w:t xml:space="preserve">June 30, </w:t>
    </w:r>
    <w:r w:rsidRPr="00934BA6">
      <w:rPr>
        <w:highlight w:val="yellow"/>
      </w:rPr>
      <w:t>20</w:t>
    </w:r>
    <w:r>
      <w:rPr>
        <w:highlight w:val="yellow"/>
      </w:rPr>
      <w:t>26</w:t>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C0BFB" w14:textId="77777777" w:rsidR="00577AAC" w:rsidRPr="00934BA6" w:rsidRDefault="00577AAC" w:rsidP="00AF0E6C">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p>
  <w:p w14:paraId="691471AD" w14:textId="19FC5041" w:rsidR="00577AAC" w:rsidRDefault="00577AAC" w:rsidP="00AF0E6C">
    <w:pPr>
      <w:pStyle w:val="Header"/>
    </w:pPr>
    <w:r>
      <w:t>Required supplementary information</w:t>
    </w:r>
    <w:r>
      <w:br/>
    </w:r>
    <w:r w:rsidRPr="00577AAC">
      <w:t>Schedule of the District’s proportionate share of the net pension/OPEB liability Cost-sharing plans</w:t>
    </w:r>
    <w:r>
      <w:br/>
    </w:r>
    <w:r w:rsidRPr="00934BA6">
      <w:t xml:space="preserve">June 30, </w:t>
    </w:r>
    <w:r w:rsidRPr="00934BA6">
      <w:rPr>
        <w:highlight w:val="yellow"/>
      </w:rPr>
      <w:t>20</w:t>
    </w:r>
    <w:r>
      <w:rPr>
        <w:highlight w:val="yellow"/>
      </w:rPr>
      <w:t>26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B1A5" w14:textId="01F47A1D" w:rsidR="00755E65" w:rsidRPr="00C61EC0" w:rsidRDefault="00755E65" w:rsidP="002C731F">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196594">
      <w:rPr>
        <w:rStyle w:val="Placeholder"/>
      </w:rPr>
      <w:br/>
    </w:r>
    <w:r>
      <w:t>Required supplementary information</w:t>
    </w:r>
    <w:r>
      <w:br/>
    </w:r>
    <w:r w:rsidRPr="00755E65">
      <w:t>Schedule of District pension/OPEB contributions</w:t>
    </w:r>
    <w:r>
      <w:br/>
    </w:r>
    <w:r w:rsidRPr="00934BA6">
      <w:t xml:space="preserve">June 30, </w:t>
    </w:r>
    <w:r w:rsidRPr="00934BA6">
      <w:rPr>
        <w:highlight w:val="yellow"/>
      </w:rPr>
      <w:t>20</w:t>
    </w:r>
    <w:r>
      <w:rPr>
        <w:highlight w:val="yellow"/>
      </w:rPr>
      <w:t>26</w:t>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8FEF" w14:textId="7CC1789C" w:rsidR="00755E65" w:rsidRPr="00C61EC0" w:rsidRDefault="00755E65" w:rsidP="002C731F">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0178CC">
      <w:rPr>
        <w:rStyle w:val="Placeholder"/>
      </w:rPr>
      <w:br/>
    </w:r>
    <w:r>
      <w:t>Required supplementary information</w:t>
    </w:r>
    <w:r>
      <w:br/>
    </w:r>
    <w:r w:rsidRPr="00755E65">
      <w:t>Notes to pension/OPEB plan schedules</w:t>
    </w:r>
    <w:r>
      <w:br/>
    </w:r>
    <w:r w:rsidRPr="00934BA6">
      <w:t xml:space="preserve">June 30, </w:t>
    </w:r>
    <w:r w:rsidRPr="00934BA6">
      <w:rPr>
        <w:highlight w:val="yellow"/>
      </w:rPr>
      <w:t>20</w:t>
    </w:r>
    <w:r>
      <w:rPr>
        <w:highlight w:val="yellow"/>
      </w:rPr>
      <w:t>26</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468044E"/>
    <w:multiLevelType w:val="hybridMultilevel"/>
    <w:tmpl w:val="CD9A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84573"/>
    <w:multiLevelType w:val="hybridMultilevel"/>
    <w:tmpl w:val="0BA2B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8"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8"/>
  </w:num>
  <w:num w:numId="2" w16cid:durableId="1523087787">
    <w:abstractNumId w:val="22"/>
  </w:num>
  <w:num w:numId="3" w16cid:durableId="1562517597">
    <w:abstractNumId w:val="16"/>
  </w:num>
  <w:num w:numId="4" w16cid:durableId="273288816">
    <w:abstractNumId w:val="7"/>
  </w:num>
  <w:num w:numId="5" w16cid:durableId="2063287430">
    <w:abstractNumId w:val="6"/>
  </w:num>
  <w:num w:numId="6" w16cid:durableId="1083453424">
    <w:abstractNumId w:val="27"/>
  </w:num>
  <w:num w:numId="7" w16cid:durableId="805509618">
    <w:abstractNumId w:val="8"/>
  </w:num>
  <w:num w:numId="8" w16cid:durableId="2068334917">
    <w:abstractNumId w:val="6"/>
    <w:lvlOverride w:ilvl="0">
      <w:startOverride w:val="1"/>
    </w:lvlOverride>
  </w:num>
  <w:num w:numId="9" w16cid:durableId="66000461">
    <w:abstractNumId w:val="30"/>
  </w:num>
  <w:num w:numId="10" w16cid:durableId="1788503018">
    <w:abstractNumId w:val="25"/>
  </w:num>
  <w:num w:numId="11" w16cid:durableId="691347871">
    <w:abstractNumId w:val="29"/>
  </w:num>
  <w:num w:numId="12" w16cid:durableId="823592386">
    <w:abstractNumId w:val="4"/>
  </w:num>
  <w:num w:numId="13" w16cid:durableId="1124345844">
    <w:abstractNumId w:val="2"/>
  </w:num>
  <w:num w:numId="14" w16cid:durableId="1527134423">
    <w:abstractNumId w:val="31"/>
  </w:num>
  <w:num w:numId="15" w16cid:durableId="1817069628">
    <w:abstractNumId w:val="20"/>
  </w:num>
  <w:num w:numId="16" w16cid:durableId="671686909">
    <w:abstractNumId w:val="28"/>
  </w:num>
  <w:num w:numId="17" w16cid:durableId="1693796633">
    <w:abstractNumId w:val="15"/>
  </w:num>
  <w:num w:numId="18" w16cid:durableId="500051459">
    <w:abstractNumId w:val="12"/>
  </w:num>
  <w:num w:numId="19" w16cid:durableId="1653366884">
    <w:abstractNumId w:val="26"/>
  </w:num>
  <w:num w:numId="20" w16cid:durableId="2039353479">
    <w:abstractNumId w:val="24"/>
  </w:num>
  <w:num w:numId="21" w16cid:durableId="1661277575">
    <w:abstractNumId w:val="21"/>
  </w:num>
  <w:num w:numId="22" w16cid:durableId="1578322843">
    <w:abstractNumId w:val="13"/>
  </w:num>
  <w:num w:numId="23" w16cid:durableId="1689596259">
    <w:abstractNumId w:val="0"/>
  </w:num>
  <w:num w:numId="24" w16cid:durableId="13263629">
    <w:abstractNumId w:val="23"/>
  </w:num>
  <w:num w:numId="25" w16cid:durableId="559440699">
    <w:abstractNumId w:val="14"/>
  </w:num>
  <w:num w:numId="26" w16cid:durableId="137570871">
    <w:abstractNumId w:val="1"/>
  </w:num>
  <w:num w:numId="27" w16cid:durableId="138229546">
    <w:abstractNumId w:val="17"/>
  </w:num>
  <w:num w:numId="28" w16cid:durableId="810486438">
    <w:abstractNumId w:val="11"/>
  </w:num>
  <w:num w:numId="29" w16cid:durableId="1583829027">
    <w:abstractNumId w:val="9"/>
  </w:num>
  <w:num w:numId="30" w16cid:durableId="1750350212">
    <w:abstractNumId w:val="10"/>
  </w:num>
  <w:num w:numId="31" w16cid:durableId="436096260">
    <w:abstractNumId w:val="3"/>
  </w:num>
  <w:num w:numId="32" w16cid:durableId="1647851868">
    <w:abstractNumId w:val="19"/>
  </w:num>
  <w:num w:numId="33" w16cid:durableId="316148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5E3"/>
    <w:rsid w:val="000032B8"/>
    <w:rsid w:val="0000701E"/>
    <w:rsid w:val="000158BB"/>
    <w:rsid w:val="000178CC"/>
    <w:rsid w:val="00031C1F"/>
    <w:rsid w:val="00032C6B"/>
    <w:rsid w:val="00033B08"/>
    <w:rsid w:val="00035521"/>
    <w:rsid w:val="000358DC"/>
    <w:rsid w:val="00036FAD"/>
    <w:rsid w:val="00043A14"/>
    <w:rsid w:val="00045366"/>
    <w:rsid w:val="000458A2"/>
    <w:rsid w:val="00045A81"/>
    <w:rsid w:val="00046801"/>
    <w:rsid w:val="000532FF"/>
    <w:rsid w:val="00072577"/>
    <w:rsid w:val="0007557C"/>
    <w:rsid w:val="000939A9"/>
    <w:rsid w:val="000A10C1"/>
    <w:rsid w:val="000A4343"/>
    <w:rsid w:val="000B42BB"/>
    <w:rsid w:val="000B7039"/>
    <w:rsid w:val="000D04C2"/>
    <w:rsid w:val="000D32C6"/>
    <w:rsid w:val="000E7B7F"/>
    <w:rsid w:val="000F06FB"/>
    <w:rsid w:val="000F216C"/>
    <w:rsid w:val="00107523"/>
    <w:rsid w:val="00121CF1"/>
    <w:rsid w:val="00124295"/>
    <w:rsid w:val="00132952"/>
    <w:rsid w:val="00134E8C"/>
    <w:rsid w:val="00135960"/>
    <w:rsid w:val="00152F87"/>
    <w:rsid w:val="00155A10"/>
    <w:rsid w:val="00163AAB"/>
    <w:rsid w:val="00167D11"/>
    <w:rsid w:val="001703B4"/>
    <w:rsid w:val="00175DF1"/>
    <w:rsid w:val="00176CC1"/>
    <w:rsid w:val="00183227"/>
    <w:rsid w:val="00186DA4"/>
    <w:rsid w:val="00187D0D"/>
    <w:rsid w:val="0019023C"/>
    <w:rsid w:val="00190A9E"/>
    <w:rsid w:val="00196594"/>
    <w:rsid w:val="001A17C3"/>
    <w:rsid w:val="001A5EC0"/>
    <w:rsid w:val="001C0CD6"/>
    <w:rsid w:val="001D11F0"/>
    <w:rsid w:val="001D46D0"/>
    <w:rsid w:val="001D5002"/>
    <w:rsid w:val="001F50AF"/>
    <w:rsid w:val="00202DF1"/>
    <w:rsid w:val="00203B7C"/>
    <w:rsid w:val="002045C4"/>
    <w:rsid w:val="00211AF1"/>
    <w:rsid w:val="00224055"/>
    <w:rsid w:val="002345E3"/>
    <w:rsid w:val="0023580B"/>
    <w:rsid w:val="002365EF"/>
    <w:rsid w:val="00243D13"/>
    <w:rsid w:val="0025279A"/>
    <w:rsid w:val="002548F0"/>
    <w:rsid w:val="00255FAB"/>
    <w:rsid w:val="002615E1"/>
    <w:rsid w:val="00261611"/>
    <w:rsid w:val="0026185F"/>
    <w:rsid w:val="00263C04"/>
    <w:rsid w:val="00263D94"/>
    <w:rsid w:val="00264B30"/>
    <w:rsid w:val="0026674B"/>
    <w:rsid w:val="002672B1"/>
    <w:rsid w:val="002725DA"/>
    <w:rsid w:val="002820B4"/>
    <w:rsid w:val="00290F5F"/>
    <w:rsid w:val="00294B38"/>
    <w:rsid w:val="0029654D"/>
    <w:rsid w:val="002A0BDC"/>
    <w:rsid w:val="002A1B3C"/>
    <w:rsid w:val="002B0C44"/>
    <w:rsid w:val="002C6CEE"/>
    <w:rsid w:val="002C7285"/>
    <w:rsid w:val="002C731F"/>
    <w:rsid w:val="00300B94"/>
    <w:rsid w:val="00301729"/>
    <w:rsid w:val="003023FB"/>
    <w:rsid w:val="003148AD"/>
    <w:rsid w:val="00315718"/>
    <w:rsid w:val="0033013A"/>
    <w:rsid w:val="00330FD9"/>
    <w:rsid w:val="0033128C"/>
    <w:rsid w:val="00333EA1"/>
    <w:rsid w:val="00337B9C"/>
    <w:rsid w:val="003411F4"/>
    <w:rsid w:val="00366D54"/>
    <w:rsid w:val="00371C50"/>
    <w:rsid w:val="00374801"/>
    <w:rsid w:val="00376638"/>
    <w:rsid w:val="0038028F"/>
    <w:rsid w:val="00384FB9"/>
    <w:rsid w:val="00385BCD"/>
    <w:rsid w:val="00386398"/>
    <w:rsid w:val="003A08D5"/>
    <w:rsid w:val="003A28F5"/>
    <w:rsid w:val="003A37F4"/>
    <w:rsid w:val="003B67CB"/>
    <w:rsid w:val="003C5606"/>
    <w:rsid w:val="003D216E"/>
    <w:rsid w:val="003D65E7"/>
    <w:rsid w:val="003D7309"/>
    <w:rsid w:val="003E0939"/>
    <w:rsid w:val="003E178A"/>
    <w:rsid w:val="003E1878"/>
    <w:rsid w:val="003F0AA7"/>
    <w:rsid w:val="00405B32"/>
    <w:rsid w:val="0041016D"/>
    <w:rsid w:val="0041752C"/>
    <w:rsid w:val="004216DE"/>
    <w:rsid w:val="00421D89"/>
    <w:rsid w:val="00422403"/>
    <w:rsid w:val="004306E5"/>
    <w:rsid w:val="004319BF"/>
    <w:rsid w:val="00433D9A"/>
    <w:rsid w:val="00444039"/>
    <w:rsid w:val="0044606A"/>
    <w:rsid w:val="004464A8"/>
    <w:rsid w:val="0045091F"/>
    <w:rsid w:val="00450ADA"/>
    <w:rsid w:val="004516E6"/>
    <w:rsid w:val="00454032"/>
    <w:rsid w:val="00454521"/>
    <w:rsid w:val="004841F1"/>
    <w:rsid w:val="00485D19"/>
    <w:rsid w:val="00490CCD"/>
    <w:rsid w:val="00490D6B"/>
    <w:rsid w:val="00495F0F"/>
    <w:rsid w:val="004962CB"/>
    <w:rsid w:val="004A093A"/>
    <w:rsid w:val="004A28D7"/>
    <w:rsid w:val="004A4A1A"/>
    <w:rsid w:val="004A4FAF"/>
    <w:rsid w:val="004A554E"/>
    <w:rsid w:val="004B02A2"/>
    <w:rsid w:val="004B0D0B"/>
    <w:rsid w:val="004B2188"/>
    <w:rsid w:val="004C291A"/>
    <w:rsid w:val="004D6DAD"/>
    <w:rsid w:val="004E2123"/>
    <w:rsid w:val="004F159A"/>
    <w:rsid w:val="004F37D0"/>
    <w:rsid w:val="004F7047"/>
    <w:rsid w:val="005019B7"/>
    <w:rsid w:val="005069EC"/>
    <w:rsid w:val="00524041"/>
    <w:rsid w:val="00531784"/>
    <w:rsid w:val="00536614"/>
    <w:rsid w:val="00540E46"/>
    <w:rsid w:val="00544DE3"/>
    <w:rsid w:val="0054565E"/>
    <w:rsid w:val="00547667"/>
    <w:rsid w:val="005521D2"/>
    <w:rsid w:val="00555991"/>
    <w:rsid w:val="00557524"/>
    <w:rsid w:val="0055797F"/>
    <w:rsid w:val="00560BCC"/>
    <w:rsid w:val="00565425"/>
    <w:rsid w:val="00566EF7"/>
    <w:rsid w:val="00576A7B"/>
    <w:rsid w:val="00576BEB"/>
    <w:rsid w:val="00577AAC"/>
    <w:rsid w:val="00592B15"/>
    <w:rsid w:val="00595F8A"/>
    <w:rsid w:val="005A288F"/>
    <w:rsid w:val="005A56B0"/>
    <w:rsid w:val="005A5A78"/>
    <w:rsid w:val="005D17CB"/>
    <w:rsid w:val="005D4778"/>
    <w:rsid w:val="005D636F"/>
    <w:rsid w:val="005D6D88"/>
    <w:rsid w:val="005E57CD"/>
    <w:rsid w:val="005E58CF"/>
    <w:rsid w:val="005F462A"/>
    <w:rsid w:val="005F48CD"/>
    <w:rsid w:val="00600346"/>
    <w:rsid w:val="00605DDD"/>
    <w:rsid w:val="006061D6"/>
    <w:rsid w:val="00617440"/>
    <w:rsid w:val="0062515B"/>
    <w:rsid w:val="006317DC"/>
    <w:rsid w:val="00637103"/>
    <w:rsid w:val="006379E3"/>
    <w:rsid w:val="00647307"/>
    <w:rsid w:val="0065201E"/>
    <w:rsid w:val="006616CB"/>
    <w:rsid w:val="00662213"/>
    <w:rsid w:val="006637F9"/>
    <w:rsid w:val="00666227"/>
    <w:rsid w:val="00672B7F"/>
    <w:rsid w:val="00674A64"/>
    <w:rsid w:val="0068758D"/>
    <w:rsid w:val="006933AA"/>
    <w:rsid w:val="0069505E"/>
    <w:rsid w:val="006A562A"/>
    <w:rsid w:val="006B374A"/>
    <w:rsid w:val="006B5045"/>
    <w:rsid w:val="006B5524"/>
    <w:rsid w:val="006B6BFA"/>
    <w:rsid w:val="006B7D1E"/>
    <w:rsid w:val="006D5F29"/>
    <w:rsid w:val="006D712C"/>
    <w:rsid w:val="006D75EE"/>
    <w:rsid w:val="006E0B8D"/>
    <w:rsid w:val="006E42B3"/>
    <w:rsid w:val="006F7743"/>
    <w:rsid w:val="00701ABD"/>
    <w:rsid w:val="0070261D"/>
    <w:rsid w:val="0070403D"/>
    <w:rsid w:val="0070754F"/>
    <w:rsid w:val="00710006"/>
    <w:rsid w:val="0071260C"/>
    <w:rsid w:val="00721706"/>
    <w:rsid w:val="0074271C"/>
    <w:rsid w:val="00743A2E"/>
    <w:rsid w:val="00755DB6"/>
    <w:rsid w:val="00755E65"/>
    <w:rsid w:val="00764BEC"/>
    <w:rsid w:val="0076696D"/>
    <w:rsid w:val="0078183C"/>
    <w:rsid w:val="0079220A"/>
    <w:rsid w:val="007A69F8"/>
    <w:rsid w:val="007A737B"/>
    <w:rsid w:val="007C158A"/>
    <w:rsid w:val="007D4210"/>
    <w:rsid w:val="007E6CE7"/>
    <w:rsid w:val="007E7D51"/>
    <w:rsid w:val="007F52B8"/>
    <w:rsid w:val="007F7526"/>
    <w:rsid w:val="0080465F"/>
    <w:rsid w:val="0080644C"/>
    <w:rsid w:val="008166B1"/>
    <w:rsid w:val="0081782B"/>
    <w:rsid w:val="00823B27"/>
    <w:rsid w:val="00831623"/>
    <w:rsid w:val="008323B7"/>
    <w:rsid w:val="0083364B"/>
    <w:rsid w:val="008405AD"/>
    <w:rsid w:val="00843452"/>
    <w:rsid w:val="008470E4"/>
    <w:rsid w:val="00862DC5"/>
    <w:rsid w:val="008668F7"/>
    <w:rsid w:val="00870AD8"/>
    <w:rsid w:val="00874861"/>
    <w:rsid w:val="008748B2"/>
    <w:rsid w:val="00884084"/>
    <w:rsid w:val="00894F4C"/>
    <w:rsid w:val="008A14FB"/>
    <w:rsid w:val="008A4270"/>
    <w:rsid w:val="008B1727"/>
    <w:rsid w:val="008B3DF7"/>
    <w:rsid w:val="008D647D"/>
    <w:rsid w:val="008F25D9"/>
    <w:rsid w:val="008F6548"/>
    <w:rsid w:val="00904588"/>
    <w:rsid w:val="0090619C"/>
    <w:rsid w:val="00912D6B"/>
    <w:rsid w:val="009133DE"/>
    <w:rsid w:val="00915DDE"/>
    <w:rsid w:val="009239A8"/>
    <w:rsid w:val="009305FE"/>
    <w:rsid w:val="00930EDD"/>
    <w:rsid w:val="009313A0"/>
    <w:rsid w:val="00935C91"/>
    <w:rsid w:val="00935E8B"/>
    <w:rsid w:val="00935F6A"/>
    <w:rsid w:val="009362BA"/>
    <w:rsid w:val="0093691E"/>
    <w:rsid w:val="0094553E"/>
    <w:rsid w:val="0095192F"/>
    <w:rsid w:val="0096060E"/>
    <w:rsid w:val="009615A3"/>
    <w:rsid w:val="009623BF"/>
    <w:rsid w:val="00971620"/>
    <w:rsid w:val="00982BCE"/>
    <w:rsid w:val="009874A6"/>
    <w:rsid w:val="009932D2"/>
    <w:rsid w:val="00993E54"/>
    <w:rsid w:val="009945C9"/>
    <w:rsid w:val="00994783"/>
    <w:rsid w:val="009A4BAF"/>
    <w:rsid w:val="009D5461"/>
    <w:rsid w:val="009E0CC2"/>
    <w:rsid w:val="009E443D"/>
    <w:rsid w:val="009E6107"/>
    <w:rsid w:val="009F14EA"/>
    <w:rsid w:val="00A04378"/>
    <w:rsid w:val="00A10A56"/>
    <w:rsid w:val="00A11EA8"/>
    <w:rsid w:val="00A16EDD"/>
    <w:rsid w:val="00A25A68"/>
    <w:rsid w:val="00A25C9E"/>
    <w:rsid w:val="00A26B82"/>
    <w:rsid w:val="00A45D88"/>
    <w:rsid w:val="00A4773D"/>
    <w:rsid w:val="00A61D10"/>
    <w:rsid w:val="00A70818"/>
    <w:rsid w:val="00A832D5"/>
    <w:rsid w:val="00A8576B"/>
    <w:rsid w:val="00A90543"/>
    <w:rsid w:val="00A96655"/>
    <w:rsid w:val="00A97240"/>
    <w:rsid w:val="00AB601B"/>
    <w:rsid w:val="00AC4EF0"/>
    <w:rsid w:val="00AD1021"/>
    <w:rsid w:val="00AD163E"/>
    <w:rsid w:val="00AD4CFA"/>
    <w:rsid w:val="00AE3598"/>
    <w:rsid w:val="00AE5931"/>
    <w:rsid w:val="00AF0A80"/>
    <w:rsid w:val="00AF0E6C"/>
    <w:rsid w:val="00B00D32"/>
    <w:rsid w:val="00B02553"/>
    <w:rsid w:val="00B02796"/>
    <w:rsid w:val="00B02801"/>
    <w:rsid w:val="00B0368E"/>
    <w:rsid w:val="00B0708A"/>
    <w:rsid w:val="00B176CA"/>
    <w:rsid w:val="00B22121"/>
    <w:rsid w:val="00B32DD6"/>
    <w:rsid w:val="00B37FDF"/>
    <w:rsid w:val="00B40378"/>
    <w:rsid w:val="00B40F4D"/>
    <w:rsid w:val="00B42571"/>
    <w:rsid w:val="00B437B2"/>
    <w:rsid w:val="00B505B5"/>
    <w:rsid w:val="00B71851"/>
    <w:rsid w:val="00B83650"/>
    <w:rsid w:val="00B84A5B"/>
    <w:rsid w:val="00B87892"/>
    <w:rsid w:val="00BA0909"/>
    <w:rsid w:val="00BA5D10"/>
    <w:rsid w:val="00BA6D08"/>
    <w:rsid w:val="00BB07F1"/>
    <w:rsid w:val="00BB68D0"/>
    <w:rsid w:val="00BC43AB"/>
    <w:rsid w:val="00BC6939"/>
    <w:rsid w:val="00BD231D"/>
    <w:rsid w:val="00BD380A"/>
    <w:rsid w:val="00BD47A1"/>
    <w:rsid w:val="00BD5796"/>
    <w:rsid w:val="00BF2DCA"/>
    <w:rsid w:val="00BF3202"/>
    <w:rsid w:val="00C03A03"/>
    <w:rsid w:val="00C14662"/>
    <w:rsid w:val="00C14FB3"/>
    <w:rsid w:val="00C208C9"/>
    <w:rsid w:val="00C50886"/>
    <w:rsid w:val="00C61544"/>
    <w:rsid w:val="00C61EC0"/>
    <w:rsid w:val="00C72209"/>
    <w:rsid w:val="00C8209B"/>
    <w:rsid w:val="00C87FA1"/>
    <w:rsid w:val="00C95C8C"/>
    <w:rsid w:val="00C95CEC"/>
    <w:rsid w:val="00CA5F0E"/>
    <w:rsid w:val="00CA7257"/>
    <w:rsid w:val="00CA75CA"/>
    <w:rsid w:val="00CB176B"/>
    <w:rsid w:val="00CC1B4D"/>
    <w:rsid w:val="00CC4C4B"/>
    <w:rsid w:val="00CC7762"/>
    <w:rsid w:val="00CD4BEE"/>
    <w:rsid w:val="00CE72C0"/>
    <w:rsid w:val="00D00D27"/>
    <w:rsid w:val="00D02A10"/>
    <w:rsid w:val="00D03334"/>
    <w:rsid w:val="00D03AA7"/>
    <w:rsid w:val="00D13E25"/>
    <w:rsid w:val="00D1795E"/>
    <w:rsid w:val="00D2144B"/>
    <w:rsid w:val="00D2613B"/>
    <w:rsid w:val="00D3059A"/>
    <w:rsid w:val="00D341E6"/>
    <w:rsid w:val="00D3438D"/>
    <w:rsid w:val="00D40AD7"/>
    <w:rsid w:val="00D453F4"/>
    <w:rsid w:val="00D47A3C"/>
    <w:rsid w:val="00D52048"/>
    <w:rsid w:val="00D5570E"/>
    <w:rsid w:val="00D6166C"/>
    <w:rsid w:val="00D660C8"/>
    <w:rsid w:val="00D71723"/>
    <w:rsid w:val="00D9119F"/>
    <w:rsid w:val="00D92C06"/>
    <w:rsid w:val="00D96DE2"/>
    <w:rsid w:val="00DA5303"/>
    <w:rsid w:val="00DB09A5"/>
    <w:rsid w:val="00DB4EFD"/>
    <w:rsid w:val="00DB7BBE"/>
    <w:rsid w:val="00DD1F9E"/>
    <w:rsid w:val="00DD342D"/>
    <w:rsid w:val="00DE6AA7"/>
    <w:rsid w:val="00DF58D5"/>
    <w:rsid w:val="00DF6B14"/>
    <w:rsid w:val="00E032DA"/>
    <w:rsid w:val="00E20726"/>
    <w:rsid w:val="00E24192"/>
    <w:rsid w:val="00E27A27"/>
    <w:rsid w:val="00E310BB"/>
    <w:rsid w:val="00E428CD"/>
    <w:rsid w:val="00E43D53"/>
    <w:rsid w:val="00E504D0"/>
    <w:rsid w:val="00E55E88"/>
    <w:rsid w:val="00E56ADC"/>
    <w:rsid w:val="00E60372"/>
    <w:rsid w:val="00E63737"/>
    <w:rsid w:val="00E70471"/>
    <w:rsid w:val="00E82E3D"/>
    <w:rsid w:val="00E85B65"/>
    <w:rsid w:val="00E918CA"/>
    <w:rsid w:val="00EA686F"/>
    <w:rsid w:val="00EB32AD"/>
    <w:rsid w:val="00EB4273"/>
    <w:rsid w:val="00EB5762"/>
    <w:rsid w:val="00EC3602"/>
    <w:rsid w:val="00ED241B"/>
    <w:rsid w:val="00ED4AFB"/>
    <w:rsid w:val="00EE3617"/>
    <w:rsid w:val="00EF0E1B"/>
    <w:rsid w:val="00EF1724"/>
    <w:rsid w:val="00F03C05"/>
    <w:rsid w:val="00F10CA0"/>
    <w:rsid w:val="00F2198F"/>
    <w:rsid w:val="00F26C07"/>
    <w:rsid w:val="00F35CBD"/>
    <w:rsid w:val="00F36438"/>
    <w:rsid w:val="00F47362"/>
    <w:rsid w:val="00F572D6"/>
    <w:rsid w:val="00F63591"/>
    <w:rsid w:val="00F73416"/>
    <w:rsid w:val="00F8332E"/>
    <w:rsid w:val="00F94876"/>
    <w:rsid w:val="00F96157"/>
    <w:rsid w:val="00F972F1"/>
    <w:rsid w:val="00FB02C8"/>
    <w:rsid w:val="00FB6306"/>
    <w:rsid w:val="00FB7042"/>
    <w:rsid w:val="00FC7258"/>
    <w:rsid w:val="00FD2868"/>
    <w:rsid w:val="00FD7598"/>
    <w:rsid w:val="00FE00E7"/>
    <w:rsid w:val="31FD066F"/>
    <w:rsid w:val="5C31A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E70C0"/>
  <w15:chartTrackingRefBased/>
  <w15:docId w15:val="{8A0C5BD1-21CB-4CBB-A9C0-FB8BB4C8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20726"/>
  </w:style>
  <w:style w:type="paragraph" w:styleId="Heading1">
    <w:name w:val="heading 1"/>
    <w:basedOn w:val="Normal"/>
    <w:next w:val="Normal"/>
    <w:link w:val="Heading1Char"/>
    <w:qFormat/>
    <w:rsid w:val="006616CB"/>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qFormat/>
    <w:rsid w:val="006616CB"/>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qFormat/>
    <w:rsid w:val="006616CB"/>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qFormat/>
    <w:rsid w:val="006616CB"/>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6616CB"/>
    <w:pPr>
      <w:keepNext/>
      <w:keepLines/>
      <w:spacing w:before="240" w:after="120" w:line="264" w:lineRule="auto"/>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6616CB"/>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16CB"/>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rsid w:val="006616CB"/>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rsid w:val="006616CB"/>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rsid w:val="006616CB"/>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6616CB"/>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6616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6616CB"/>
    <w:pPr>
      <w:spacing w:after="120" w:line="264" w:lineRule="auto"/>
    </w:pPr>
    <w:rPr>
      <w:rFonts w:ascii="Arial" w:hAnsi="Arial"/>
    </w:rPr>
  </w:style>
  <w:style w:type="character" w:customStyle="1" w:styleId="BodyCopyChar">
    <w:name w:val="Body Copy Char"/>
    <w:basedOn w:val="DefaultParagraphFont"/>
    <w:link w:val="BodyCopy"/>
    <w:rsid w:val="006616CB"/>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 w:type="table" w:styleId="TableGrid">
    <w:name w:val="Table Grid"/>
    <w:basedOn w:val="TableNormal"/>
    <w:uiPriority w:val="39"/>
    <w:rsid w:val="00155A10"/>
    <w:pPr>
      <w:spacing w:after="0" w:line="240" w:lineRule="auto"/>
    </w:pPr>
    <w:tblPr/>
    <w:tblStylePr w:type="firstRow">
      <w:rPr>
        <w:b/>
      </w:rPr>
    </w:tblStylePr>
  </w:style>
  <w:style w:type="paragraph" w:customStyle="1" w:styleId="TableBody">
    <w:name w:val="Table Body"/>
    <w:basedOn w:val="BodyCopy"/>
    <w:rsid w:val="00155A10"/>
    <w:pPr>
      <w:spacing w:after="80"/>
    </w:pPr>
    <w:rPr>
      <w:sz w:val="18"/>
      <w:szCs w:val="18"/>
    </w:rPr>
  </w:style>
  <w:style w:type="character" w:customStyle="1" w:styleId="TablePlaceholder">
    <w:name w:val="Table Placeholder"/>
    <w:basedOn w:val="Placeholder"/>
    <w:uiPriority w:val="1"/>
    <w:rsid w:val="00EA686F"/>
    <w:rPr>
      <w:rFonts w:ascii="Arial" w:hAnsi="Arial"/>
      <w:b/>
      <w:caps w:val="0"/>
      <w:smallCaps w:val="0"/>
      <w:sz w:val="18"/>
      <w:bdr w:val="none" w:sz="0" w:space="0" w:color="auto"/>
      <w:shd w:val="clear" w:color="auto" w:fill="FFE09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2250C-29BA-4E99-BB59-F4E9D0816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4.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0</TotalTime>
  <Pages>1</Pages>
  <Words>1247</Words>
  <Characters>7109</Characters>
  <DocSecurity>4</DocSecurity>
  <Lines>59</Lines>
  <Paragraphs>16</Paragraphs>
  <ScaleCrop>false</ScaleCrop>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RSI 2026</dc:title>
  <dc:subject/>
  <cp:keywords/>
  <dc:description/>
  <dcterms:created xsi:type="dcterms:W3CDTF">2026-09-02T16:53:00Z</dcterms:created>
  <dcterms:modified xsi:type="dcterms:W3CDTF">2026-09-11T18:24:00Z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